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C70E7">
              <w:rPr>
                <w:sz w:val="64"/>
              </w:rPr>
              <w:t>def</w:t>
            </w:r>
            <w:r w:rsidRPr="0016361A">
              <w:rPr>
                <w:sz w:val="64"/>
              </w:rPr>
              <w:t xml:space="preserve"> </w:t>
            </w:r>
            <w:r w:rsidRPr="0016361A">
              <w:t>V</w:t>
            </w:r>
            <w:r w:rsidR="00993F07">
              <w:t>0</w:t>
            </w:r>
            <w:r w:rsidRPr="0016361A">
              <w:t>.</w:t>
            </w:r>
            <w:r w:rsidR="00993F07">
              <w:t>0</w:t>
            </w:r>
            <w:r w:rsidRPr="0016361A">
              <w:t>.</w:t>
            </w:r>
            <w:r w:rsidR="00993F07">
              <w:t>0</w:t>
            </w:r>
            <w:r w:rsidRPr="0016361A">
              <w:t xml:space="preserve"> </w:t>
            </w:r>
            <w:r w:rsidRPr="0016361A">
              <w:rPr>
                <w:sz w:val="32"/>
              </w:rPr>
              <w:t>(202</w:t>
            </w:r>
            <w:r w:rsidR="009C70E7">
              <w:rPr>
                <w:sz w:val="32"/>
              </w:rPr>
              <w:t>1</w:t>
            </w:r>
            <w:r w:rsidRPr="0016361A">
              <w:rPr>
                <w:sz w:val="32"/>
              </w:rPr>
              <w:t>-</w:t>
            </w:r>
            <w:r w:rsidR="009C70E7">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12055F" w:rsidRPr="00C528DC">
              <w:rPr>
                <w:lang w:val="en-US"/>
              </w:rPr>
              <w:t>Analytics Data Repository Service</w:t>
            </w:r>
            <w:r w:rsidR="0012055F">
              <w:rPr>
                <w:lang w:val="en-US"/>
              </w:rPr>
              <w:t>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9F627D" w:rsidRDefault="009F627D">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_Toc72766984 \h </w:instrText>
      </w:r>
      <w:r>
        <w:fldChar w:fldCharType="separate"/>
      </w:r>
      <w:r>
        <w:t>5</w:t>
      </w:r>
      <w:r>
        <w:fldChar w:fldCharType="end"/>
      </w:r>
    </w:p>
    <w:p w:rsidR="009F627D" w:rsidRDefault="009F627D">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_Toc72766985 \h </w:instrText>
      </w:r>
      <w:r>
        <w:fldChar w:fldCharType="separate"/>
      </w:r>
      <w:r>
        <w:t>6</w:t>
      </w:r>
      <w:r>
        <w:fldChar w:fldCharType="end"/>
      </w:r>
    </w:p>
    <w:p w:rsidR="009F627D" w:rsidRDefault="009F627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_Toc72766986 \h </w:instrText>
      </w:r>
      <w:r>
        <w:fldChar w:fldCharType="separate"/>
      </w:r>
      <w:r>
        <w:t>7</w:t>
      </w:r>
      <w:r>
        <w:fldChar w:fldCharType="end"/>
      </w:r>
    </w:p>
    <w:p w:rsidR="009F627D" w:rsidRDefault="009F627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_Toc72766987 \h </w:instrText>
      </w:r>
      <w:r>
        <w:fldChar w:fldCharType="separate"/>
      </w:r>
      <w:r>
        <w:t>7</w:t>
      </w:r>
      <w:r>
        <w:fldChar w:fldCharType="end"/>
      </w:r>
    </w:p>
    <w:p w:rsidR="009F627D" w:rsidRDefault="009F627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_Toc72766988 \h </w:instrText>
      </w:r>
      <w:r>
        <w:fldChar w:fldCharType="separate"/>
      </w:r>
      <w:r>
        <w:t>8</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_Toc72766989 \h </w:instrText>
      </w:r>
      <w:r>
        <w:fldChar w:fldCharType="separate"/>
      </w:r>
      <w:r>
        <w:t>8</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_Toc72766990 \h </w:instrText>
      </w:r>
      <w:r>
        <w:fldChar w:fldCharType="separate"/>
      </w:r>
      <w:r>
        <w:t>8</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_Toc72766991 \h </w:instrText>
      </w:r>
      <w:r>
        <w:fldChar w:fldCharType="separate"/>
      </w:r>
      <w:r>
        <w:t>8</w:t>
      </w:r>
      <w:r>
        <w:fldChar w:fldCharType="end"/>
      </w:r>
    </w:p>
    <w:p w:rsidR="009F627D" w:rsidRDefault="009F627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_Toc72766992 \h </w:instrText>
      </w:r>
      <w:r>
        <w:fldChar w:fldCharType="separate"/>
      </w:r>
      <w:r>
        <w:t>8</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_Toc72766993 \h </w:instrText>
      </w:r>
      <w:r>
        <w:fldChar w:fldCharType="separate"/>
      </w:r>
      <w:r>
        <w:t>8</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_Toc72766994 \h </w:instrText>
      </w:r>
      <w:r>
        <w:fldChar w:fldCharType="separate"/>
      </w:r>
      <w:r>
        <w:t>9</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_Toc72766995 \h </w:instrText>
      </w:r>
      <w:r>
        <w:fldChar w:fldCharType="separate"/>
      </w:r>
      <w:r>
        <w:t>9</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_Toc72766996 \h </w:instrText>
      </w:r>
      <w:r>
        <w:fldChar w:fldCharType="separate"/>
      </w:r>
      <w:r>
        <w:t>9</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_Toc72766997 \h </w:instrText>
      </w:r>
      <w:r>
        <w:fldChar w:fldCharType="separate"/>
      </w:r>
      <w:r>
        <w:t>9</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4.2.2.x</w:t>
      </w:r>
      <w:r>
        <w:rPr>
          <w:rFonts w:asciiTheme="minorHAnsi" w:eastAsiaTheme="minorEastAsia" w:hAnsiTheme="minorHAnsi" w:cstheme="minorBidi"/>
          <w:kern w:val="2"/>
          <w:sz w:val="21"/>
          <w:szCs w:val="22"/>
          <w:lang w:val="en-US" w:eastAsia="zh-CN"/>
        </w:rPr>
        <w:tab/>
      </w:r>
      <w:r>
        <w:t>Nadrf_DataManagement_xxx service operation</w:t>
      </w:r>
      <w:r>
        <w:tab/>
      </w:r>
      <w:r>
        <w:fldChar w:fldCharType="begin"/>
      </w:r>
      <w:r>
        <w:instrText xml:space="preserve"> PAGEREF _Toc72766998 \h </w:instrText>
      </w:r>
      <w:r>
        <w:fldChar w:fldCharType="separate"/>
      </w:r>
      <w:r>
        <w:t>9</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4.2.2.x.1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_Toc72766999 \h </w:instrText>
      </w:r>
      <w:r>
        <w:fldChar w:fldCharType="separate"/>
      </w:r>
      <w:r>
        <w:t>9</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4.2.2.x.n</w:t>
      </w:r>
      <w:r>
        <w:rPr>
          <w:rFonts w:asciiTheme="minorHAnsi" w:eastAsiaTheme="minorEastAsia" w:hAnsiTheme="minorHAnsi" w:cstheme="minorBidi"/>
          <w:kern w:val="2"/>
          <w:sz w:val="21"/>
          <w:szCs w:val="22"/>
          <w:lang w:val="en-US" w:eastAsia="zh-CN"/>
        </w:rPr>
        <w:tab/>
      </w:r>
      <w:r>
        <w:t>&lt;Procedure n using Nadrf_DataManagement_XXX service operation&gt;</w:t>
      </w:r>
      <w:r>
        <w:tab/>
      </w:r>
      <w:r>
        <w:fldChar w:fldCharType="begin"/>
      </w:r>
      <w:r>
        <w:instrText xml:space="preserve"> PAGEREF _Toc72767000 \h </w:instrText>
      </w:r>
      <w:r>
        <w:fldChar w:fldCharType="separate"/>
      </w:r>
      <w:r>
        <w:t>9</w:t>
      </w:r>
      <w:r>
        <w:fldChar w:fldCharType="end"/>
      </w:r>
    </w:p>
    <w:p w:rsidR="009F627D" w:rsidRDefault="009F627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_Toc72767001 \h </w:instrText>
      </w:r>
      <w:r>
        <w:fldChar w:fldCharType="separate"/>
      </w:r>
      <w:r>
        <w:t>9</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_Toc72767002 \h </w:instrText>
      </w:r>
      <w:r>
        <w:fldChar w:fldCharType="separate"/>
      </w:r>
      <w:r>
        <w:t>9</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_Toc72767003 \h </w:instrText>
      </w:r>
      <w:r>
        <w:fldChar w:fldCharType="separate"/>
      </w:r>
      <w:r>
        <w:t>9</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_Toc72767004 \h </w:instrText>
      </w:r>
      <w:r>
        <w:fldChar w:fldCharType="separate"/>
      </w:r>
      <w:r>
        <w:t>10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_Toc72767005 \h </w:instrText>
      </w:r>
      <w:r>
        <w:fldChar w:fldCharType="separate"/>
      </w:r>
      <w:r>
        <w:t>10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_Toc72767006 \h </w:instrText>
      </w:r>
      <w:r>
        <w:fldChar w:fldCharType="separate"/>
      </w:r>
      <w:r>
        <w:t>10</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_Toc72767007 \h </w:instrText>
      </w:r>
      <w:r>
        <w:fldChar w:fldCharType="separate"/>
      </w:r>
      <w:r>
        <w:t>10</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_Toc72767008 \h </w:instrText>
      </w:r>
      <w:r>
        <w:fldChar w:fldCharType="separate"/>
      </w:r>
      <w:r>
        <w:t>10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_Toc72767009 \h </w:instrText>
      </w:r>
      <w:r>
        <w:fldChar w:fldCharType="separate"/>
      </w:r>
      <w:r>
        <w:t>10</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_Toc72767010 \h </w:instrText>
      </w:r>
      <w:r>
        <w:fldChar w:fldCharType="separate"/>
      </w:r>
      <w:r>
        <w:t>10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_Toc72767011 \h </w:instrText>
      </w:r>
      <w:r>
        <w:fldChar w:fldCharType="separate"/>
      </w:r>
      <w:r>
        <w:t>10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_Toc72767012 \h </w:instrText>
      </w:r>
      <w:r>
        <w:fldChar w:fldCharType="separate"/>
      </w:r>
      <w:r>
        <w:t>11</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_Toc72767013 \h </w:instrText>
      </w:r>
      <w:r>
        <w:fldChar w:fldCharType="separate"/>
      </w:r>
      <w:r>
        <w:t>11</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_Toc72767014 \h </w:instrText>
      </w:r>
      <w:r>
        <w:fldChar w:fldCharType="separate"/>
      </w:r>
      <w:r>
        <w:t>11</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_Toc72767015 \h </w:instrText>
      </w:r>
      <w:r>
        <w:fldChar w:fldCharType="separate"/>
      </w:r>
      <w:r>
        <w:t>12</w:t>
      </w:r>
      <w:r>
        <w:fldChar w:fldCharType="end"/>
      </w:r>
    </w:p>
    <w:p w:rsidR="009F627D" w:rsidRDefault="009F627D">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_Toc72767016 \h </w:instrText>
      </w:r>
      <w:r>
        <w:fldChar w:fldCharType="separate"/>
      </w:r>
      <w:r>
        <w:t>12</w:t>
      </w:r>
      <w:r>
        <w:fldChar w:fldCharType="end"/>
      </w:r>
    </w:p>
    <w:p w:rsidR="009F627D" w:rsidRDefault="009F627D">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_Toc72767017 \h </w:instrText>
      </w:r>
      <w:r>
        <w:fldChar w:fldCharType="separate"/>
      </w:r>
      <w:r>
        <w:t>13</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_Toc72767018 \h </w:instrText>
      </w:r>
      <w:r>
        <w:fldChar w:fldCharType="separate"/>
      </w:r>
      <w:r>
        <w:t>13</w:t>
      </w:r>
      <w:r>
        <w:fldChar w:fldCharType="end"/>
      </w:r>
    </w:p>
    <w:p w:rsidR="009F627D" w:rsidRDefault="009F627D">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_Toc72767019 \h </w:instrText>
      </w:r>
      <w:r>
        <w:fldChar w:fldCharType="separate"/>
      </w:r>
      <w:r>
        <w:t>13</w:t>
      </w:r>
      <w:r>
        <w:fldChar w:fldCharType="end"/>
      </w:r>
    </w:p>
    <w:p w:rsidR="009F627D" w:rsidRDefault="009F627D">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_Toc72767020 \h </w:instrText>
      </w:r>
      <w:r>
        <w:fldChar w:fldCharType="separate"/>
      </w:r>
      <w:r>
        <w:t>13</w:t>
      </w:r>
      <w:r>
        <w:fldChar w:fldCharType="end"/>
      </w:r>
    </w:p>
    <w:p w:rsidR="009F627D" w:rsidRDefault="009F627D">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_Toc72767021 \h </w:instrText>
      </w:r>
      <w:r>
        <w:fldChar w:fldCharType="separate"/>
      </w:r>
      <w:r>
        <w:t>13</w:t>
      </w:r>
      <w:r>
        <w:fldChar w:fldCharType="end"/>
      </w:r>
    </w:p>
    <w:p w:rsidR="009F627D" w:rsidRDefault="009F627D">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_Toc72767022 \h </w:instrText>
      </w:r>
      <w:r>
        <w:fldChar w:fldCharType="separate"/>
      </w:r>
      <w:r>
        <w:t>14</w:t>
      </w:r>
      <w:r>
        <w:fldChar w:fldCharType="end"/>
      </w:r>
    </w:p>
    <w:p w:rsidR="009F627D" w:rsidRDefault="009F627D">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_Toc72767023 \h </w:instrText>
      </w:r>
      <w:r>
        <w:fldChar w:fldCharType="separate"/>
      </w:r>
      <w:r>
        <w:t>14</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_Toc72767024 \h </w:instrText>
      </w:r>
      <w:r>
        <w:fldChar w:fldCharType="separate"/>
      </w:r>
      <w:r>
        <w:t>14</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_Toc72767025 \h </w:instrText>
      </w:r>
      <w:r>
        <w:fldChar w:fldCharType="separate"/>
      </w:r>
      <w:r>
        <w:t>14</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_Toc72767026 \h </w:instrText>
      </w:r>
      <w:r>
        <w:fldChar w:fldCharType="separate"/>
      </w:r>
      <w:r>
        <w:t>14</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_Toc72767027 \h </w:instrText>
      </w:r>
      <w:r>
        <w:fldChar w:fldCharType="separate"/>
      </w:r>
      <w:r>
        <w:t>14</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_Toc72767028 \h </w:instrText>
      </w:r>
      <w:r>
        <w:fldChar w:fldCharType="separate"/>
      </w:r>
      <w:r>
        <w:t>15</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_Toc72767029 \h </w:instrText>
      </w:r>
      <w:r>
        <w:fldChar w:fldCharType="separate"/>
      </w:r>
      <w:r>
        <w:t>15</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_Toc72767030 \h </w:instrText>
      </w:r>
      <w:r>
        <w:fldChar w:fldCharType="separate"/>
      </w:r>
      <w:r>
        <w:t>15</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_Toc72767031 \h </w:instrText>
      </w:r>
      <w:r>
        <w:fldChar w:fldCharType="separate"/>
      </w:r>
      <w:r>
        <w:t>15</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_Toc72767032 \h </w:instrText>
      </w:r>
      <w:r>
        <w:fldChar w:fldCharType="separate"/>
      </w:r>
      <w:r>
        <w:t>15</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_Toc72767033 \h </w:instrText>
      </w:r>
      <w:r>
        <w:fldChar w:fldCharType="separate"/>
      </w:r>
      <w:r>
        <w:t>16</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_Toc72767034 \h </w:instrText>
      </w:r>
      <w:r>
        <w:fldChar w:fldCharType="separate"/>
      </w:r>
      <w:r>
        <w:t>16</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_Toc72767035 \h </w:instrText>
      </w:r>
      <w:r>
        <w:fldChar w:fldCharType="separate"/>
      </w:r>
      <w:r>
        <w:t>16</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_Toc72767036 \h </w:instrText>
      </w:r>
      <w:r>
        <w:fldChar w:fldCharType="separate"/>
      </w:r>
      <w:r>
        <w:t>16</w:t>
      </w:r>
      <w:r>
        <w:fldChar w:fldCharType="end"/>
      </w:r>
    </w:p>
    <w:p w:rsidR="009F627D" w:rsidRDefault="009F627D">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_Toc72767037 \h </w:instrText>
      </w:r>
      <w:r>
        <w:fldChar w:fldCharType="separate"/>
      </w:r>
      <w:r>
        <w:t>16</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lastRenderedPageBreak/>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_Toc72767038 \h </w:instrText>
      </w:r>
      <w:r>
        <w:fldChar w:fldCharType="separate"/>
      </w:r>
      <w:r>
        <w:t>16</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_Toc72767039 \h </w:instrText>
      </w:r>
      <w:r>
        <w:fldChar w:fldCharType="separate"/>
      </w:r>
      <w:r>
        <w:t>16</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_Toc72767040 \h </w:instrText>
      </w:r>
      <w:r>
        <w:fldChar w:fldCharType="separate"/>
      </w:r>
      <w:r>
        <w:t>16</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rsidRPr="00D53E93">
        <w:rPr>
          <w:lang w:val="en-US"/>
        </w:rPr>
        <w:t>5.1.6.2</w:t>
      </w:r>
      <w:r>
        <w:rPr>
          <w:rFonts w:asciiTheme="minorHAnsi" w:eastAsiaTheme="minorEastAsia" w:hAnsiTheme="minorHAnsi" w:cstheme="minorBidi"/>
          <w:kern w:val="2"/>
          <w:sz w:val="21"/>
          <w:szCs w:val="22"/>
          <w:lang w:val="en-US" w:eastAsia="zh-CN"/>
        </w:rPr>
        <w:tab/>
      </w:r>
      <w:r w:rsidRPr="00D53E93">
        <w:rPr>
          <w:lang w:val="en-US"/>
        </w:rPr>
        <w:t>Structured data types</w:t>
      </w:r>
      <w:r>
        <w:tab/>
      </w:r>
      <w:r>
        <w:fldChar w:fldCharType="begin"/>
      </w:r>
      <w:r>
        <w:instrText xml:space="preserve"> PAGEREF _Toc72767041 \h </w:instrText>
      </w:r>
      <w:r>
        <w:fldChar w:fldCharType="separate"/>
      </w:r>
      <w:r>
        <w:t>17</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_Toc72767042 \h </w:instrText>
      </w:r>
      <w:r>
        <w:fldChar w:fldCharType="separate"/>
      </w:r>
      <w:r>
        <w:t>17</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_Toc72767043 \h </w:instrText>
      </w:r>
      <w:r>
        <w:fldChar w:fldCharType="separate"/>
      </w:r>
      <w:r>
        <w:t>17</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_Toc72767044 \h </w:instrText>
      </w:r>
      <w:r>
        <w:fldChar w:fldCharType="separate"/>
      </w:r>
      <w:r>
        <w:t>18</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rsidRPr="00D53E93">
        <w:rPr>
          <w:lang w:val="en-US"/>
        </w:rPr>
        <w:t>5.1.6.3</w:t>
      </w:r>
      <w:r>
        <w:rPr>
          <w:rFonts w:asciiTheme="minorHAnsi" w:eastAsiaTheme="minorEastAsia" w:hAnsiTheme="minorHAnsi" w:cstheme="minorBidi"/>
          <w:kern w:val="2"/>
          <w:sz w:val="21"/>
          <w:szCs w:val="22"/>
          <w:lang w:val="en-US" w:eastAsia="zh-CN"/>
        </w:rPr>
        <w:tab/>
      </w:r>
      <w:r w:rsidRPr="00D53E93">
        <w:rPr>
          <w:lang w:val="en-US"/>
        </w:rPr>
        <w:t>Simple data types and enumerations</w:t>
      </w:r>
      <w:r>
        <w:tab/>
      </w:r>
      <w:r>
        <w:fldChar w:fldCharType="begin"/>
      </w:r>
      <w:r>
        <w:instrText xml:space="preserve"> PAGEREF _Toc72767045 \h </w:instrText>
      </w:r>
      <w:r>
        <w:fldChar w:fldCharType="separate"/>
      </w:r>
      <w:r>
        <w:t>18</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_Toc72767046 \h </w:instrText>
      </w:r>
      <w:r>
        <w:fldChar w:fldCharType="separate"/>
      </w:r>
      <w:r>
        <w:t>18</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_Toc72767047 \h </w:instrText>
      </w:r>
      <w:r>
        <w:fldChar w:fldCharType="separate"/>
      </w:r>
      <w:r>
        <w:t>18</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_Toc72767048 \h </w:instrText>
      </w:r>
      <w:r>
        <w:fldChar w:fldCharType="separate"/>
      </w:r>
      <w:r>
        <w:t>18</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_Toc72767049 \h </w:instrText>
      </w:r>
      <w:r>
        <w:fldChar w:fldCharType="separate"/>
      </w:r>
      <w:r>
        <w:t>18</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rsidRPr="00D53E93">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_Toc72767050 \h </w:instrText>
      </w:r>
      <w:r>
        <w:fldChar w:fldCharType="separate"/>
      </w:r>
      <w:r>
        <w:t>19</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_Toc72767051 \h </w:instrText>
      </w:r>
      <w:r>
        <w:fldChar w:fldCharType="separate"/>
      </w:r>
      <w:r>
        <w:t>19</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_Toc72767052 \h </w:instrText>
      </w:r>
      <w:r>
        <w:fldChar w:fldCharType="separate"/>
      </w:r>
      <w:r>
        <w:t>19</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_Toc72767053 \h </w:instrText>
      </w:r>
      <w:r>
        <w:fldChar w:fldCharType="separate"/>
      </w:r>
      <w:r>
        <w:t>19</w:t>
      </w:r>
      <w:r>
        <w:fldChar w:fldCharType="end"/>
      </w:r>
    </w:p>
    <w:p w:rsidR="009F627D" w:rsidRDefault="009F627D">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_Toc72767054 \h </w:instrText>
      </w:r>
      <w:r>
        <w:fldChar w:fldCharType="separate"/>
      </w:r>
      <w:r>
        <w:t>20</w:t>
      </w:r>
      <w:r>
        <w:fldChar w:fldCharType="end"/>
      </w:r>
    </w:p>
    <w:p w:rsidR="009F627D" w:rsidRDefault="009F627D">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_Toc72767055 \h </w:instrText>
      </w:r>
      <w:r>
        <w:fldChar w:fldCharType="separate"/>
      </w:r>
      <w:r>
        <w:t>20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_Toc72767056 \h </w:instrText>
      </w:r>
      <w:r>
        <w:fldChar w:fldCharType="separate"/>
      </w:r>
      <w:r>
        <w:t>20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_Toc72767057 \h </w:instrText>
      </w:r>
      <w:r>
        <w:fldChar w:fldCharType="separate"/>
      </w:r>
      <w:r>
        <w:t>20</w:t>
      </w:r>
      <w:r>
        <w:fldChar w:fldCharType="end"/>
      </w:r>
    </w:p>
    <w:p w:rsidR="009F627D" w:rsidRDefault="009F627D">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_Toc72767058 \h </w:instrText>
      </w:r>
      <w:r>
        <w:fldChar w:fldCharType="separate"/>
      </w:r>
      <w:r>
        <w:t>20</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_Toc72767059 \h </w:instrText>
      </w:r>
      <w:r>
        <w:fldChar w:fldCharType="separate"/>
      </w:r>
      <w:r>
        <w:t>20</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_Toc72767060 \h </w:instrText>
      </w:r>
      <w:r>
        <w:fldChar w:fldCharType="separate"/>
      </w:r>
      <w:r>
        <w:t>21</w:t>
      </w:r>
      <w:r>
        <w:fldChar w:fldCharType="end"/>
      </w:r>
    </w:p>
    <w:p w:rsidR="009F627D" w:rsidRDefault="009F627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_Toc72767061 \h </w:instrText>
      </w:r>
      <w:r>
        <w:fldChar w:fldCharType="separate"/>
      </w:r>
      <w:r>
        <w:t>22</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_Toc72767062 \h </w:instrText>
      </w:r>
      <w:r>
        <w:fldChar w:fldCharType="separate"/>
      </w:r>
      <w:r>
        <w:t>22</w:t>
      </w:r>
      <w:r>
        <w:fldChar w:fldCharType="end"/>
      </w:r>
    </w:p>
    <w:p w:rsidR="009F627D" w:rsidRDefault="009F627D">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_Toc72767063 \h </w:instrText>
      </w:r>
      <w:r>
        <w:fldChar w:fldCharType="separate"/>
      </w:r>
      <w:r>
        <w:t>22</w:t>
      </w:r>
      <w:r>
        <w:fldChar w:fldCharType="end"/>
      </w:r>
    </w:p>
    <w:p w:rsidR="009F627D" w:rsidRDefault="009F627D">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_Toc72767064 \h </w:instrText>
      </w:r>
      <w:r>
        <w:fldChar w:fldCharType="separate"/>
      </w:r>
      <w:r>
        <w:t>23</w:t>
      </w:r>
      <w:r>
        <w:fldChar w:fldCharType="end"/>
      </w:r>
    </w:p>
    <w:p w:rsidR="00080512" w:rsidRPr="004D3578" w:rsidRDefault="009F627D">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Start w:id="13" w:name="_Toc72766411"/>
      <w:bookmarkStart w:id="14" w:name="_Toc72766984"/>
      <w:bookmarkEnd w:id="9"/>
      <w:r w:rsidRPr="004D3578">
        <w:lastRenderedPageBreak/>
        <w:t>Foreword</w:t>
      </w:r>
      <w:bookmarkEnd w:id="10"/>
      <w:bookmarkEnd w:id="11"/>
      <w:bookmarkEnd w:id="12"/>
      <w:bookmarkEnd w:id="13"/>
      <w:bookmarkEnd w:id="14"/>
    </w:p>
    <w:p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8A6D4A" w:rsidRPr="004D3578" w:rsidRDefault="008A6D4A" w:rsidP="008A6D4A">
      <w:pPr>
        <w:pStyle w:val="1"/>
      </w:pPr>
      <w:bookmarkStart w:id="16" w:name="introduction"/>
      <w:bookmarkStart w:id="17" w:name="_Toc35971369"/>
      <w:bookmarkStart w:id="18" w:name="_Toc36812100"/>
      <w:bookmarkStart w:id="19" w:name="_Toc72766412"/>
      <w:bookmarkStart w:id="20" w:name="_Toc72766985"/>
      <w:bookmarkEnd w:id="16"/>
      <w:r w:rsidRPr="004D3578">
        <w:t>Introduction</w:t>
      </w:r>
      <w:bookmarkEnd w:id="17"/>
      <w:bookmarkEnd w:id="18"/>
      <w:bookmarkEnd w:id="19"/>
      <w:bookmarkEnd w:id="20"/>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21" w:name="_Toc510696578"/>
      <w:bookmarkStart w:id="22" w:name="_Toc35971370"/>
      <w:bookmarkStart w:id="23" w:name="_Toc36812101"/>
      <w:bookmarkStart w:id="24" w:name="_Toc72766413"/>
      <w:bookmarkStart w:id="25" w:name="_Toc72766986"/>
      <w:r w:rsidRPr="004D3578">
        <w:lastRenderedPageBreak/>
        <w:t>1</w:t>
      </w:r>
      <w:r w:rsidRPr="004D3578">
        <w:tab/>
        <w:t>Scope</w:t>
      </w:r>
      <w:bookmarkEnd w:id="21"/>
      <w:bookmarkEnd w:id="22"/>
      <w:bookmarkEnd w:id="23"/>
      <w:bookmarkEnd w:id="24"/>
      <w:bookmarkEnd w:id="25"/>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6B7F94">
        <w:t>ADRF</w:t>
      </w:r>
      <w:r w:rsidR="00143712">
        <w:t xml:space="preserve"> </w:t>
      </w:r>
      <w:r>
        <w:t xml:space="preserve">Service Based Interface. It provides stage 3 protocol definitions and message flows, and specifies the API for each service offered by the </w:t>
      </w:r>
      <w:r w:rsidR="006B7F94">
        <w:t>ADRF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6" w:name="_Toc510696579"/>
      <w:bookmarkStart w:id="27" w:name="_Toc35971371"/>
      <w:bookmarkStart w:id="28" w:name="_Toc36812102"/>
      <w:bookmarkStart w:id="29" w:name="_Toc72766414"/>
      <w:bookmarkStart w:id="30" w:name="_Toc72766987"/>
      <w:r w:rsidRPr="004D3578">
        <w:t>2</w:t>
      </w:r>
      <w:r w:rsidRPr="004D3578">
        <w:tab/>
        <w:t>References</w:t>
      </w:r>
      <w:bookmarkEnd w:id="26"/>
      <w:bookmarkEnd w:id="27"/>
      <w:bookmarkEnd w:id="28"/>
      <w:bookmarkEnd w:id="29"/>
      <w:bookmarkEnd w:id="30"/>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bookmarkStart w:id="35" w:name="_GoBack"/>
      <w:bookmarkEnd w:id="35"/>
    </w:p>
    <w:bookmarkEnd w:id="31"/>
    <w:bookmarkEnd w:id="32"/>
    <w:bookmarkEnd w:id="33"/>
    <w:bookmarkEnd w:id="34"/>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36" w:name="_Toc510696580"/>
      <w:bookmarkStart w:id="37" w:name="_Toc35971372"/>
      <w:bookmarkStart w:id="38" w:name="_Toc36812103"/>
      <w:bookmarkStart w:id="39" w:name="_Toc72766415"/>
      <w:bookmarkStart w:id="40" w:name="_Toc72766988"/>
      <w:r w:rsidRPr="004D3578">
        <w:lastRenderedPageBreak/>
        <w:t>3</w:t>
      </w:r>
      <w:r w:rsidRPr="004D3578">
        <w:tab/>
        <w:t>Definitions, symbols and abbreviations</w:t>
      </w:r>
      <w:bookmarkEnd w:id="36"/>
      <w:bookmarkEnd w:id="37"/>
      <w:bookmarkEnd w:id="38"/>
      <w:bookmarkEnd w:id="39"/>
      <w:bookmarkEnd w:id="40"/>
    </w:p>
    <w:p w:rsidR="008A6D4A" w:rsidRPr="004D3578" w:rsidRDefault="008A6D4A" w:rsidP="008A6D4A">
      <w:pPr>
        <w:pStyle w:val="2"/>
      </w:pPr>
      <w:bookmarkStart w:id="41" w:name="_Toc510696581"/>
      <w:bookmarkStart w:id="42" w:name="_Toc35971373"/>
      <w:bookmarkStart w:id="43" w:name="_Toc36812104"/>
      <w:bookmarkStart w:id="44" w:name="_Toc72766416"/>
      <w:bookmarkStart w:id="45" w:name="_Toc72766989"/>
      <w:r w:rsidRPr="004D3578">
        <w:t>3.1</w:t>
      </w:r>
      <w:r w:rsidRPr="004D3578">
        <w:tab/>
        <w:t>Definitions</w:t>
      </w:r>
      <w:bookmarkEnd w:id="41"/>
      <w:bookmarkEnd w:id="42"/>
      <w:bookmarkEnd w:id="43"/>
      <w:bookmarkEnd w:id="44"/>
      <w:bookmarkEnd w:id="45"/>
    </w:p>
    <w:p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9" w:name="_Toc510696582"/>
      <w:bookmarkStart w:id="50" w:name="_Toc35971374"/>
      <w:bookmarkStart w:id="51" w:name="_Toc36812105"/>
      <w:bookmarkStart w:id="52" w:name="_Toc72766417"/>
      <w:bookmarkStart w:id="53" w:name="_Toc72766990"/>
      <w:r w:rsidRPr="004D3578">
        <w:t>3.2</w:t>
      </w:r>
      <w:r w:rsidRPr="004D3578">
        <w:tab/>
        <w:t>Symbols</w:t>
      </w:r>
      <w:bookmarkEnd w:id="49"/>
      <w:bookmarkEnd w:id="50"/>
      <w:bookmarkEnd w:id="51"/>
      <w:bookmarkEnd w:id="52"/>
      <w:bookmarkEnd w:id="53"/>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54" w:name="_Toc510696583"/>
      <w:bookmarkStart w:id="55" w:name="_Toc35971375"/>
      <w:bookmarkStart w:id="56" w:name="_Toc36812106"/>
      <w:bookmarkStart w:id="57" w:name="_Toc72766418"/>
      <w:bookmarkStart w:id="58" w:name="_Toc72766991"/>
      <w:r w:rsidRPr="004D3578">
        <w:t>3.3</w:t>
      </w:r>
      <w:r w:rsidRPr="004D3578">
        <w:tab/>
        <w:t>Abbreviations</w:t>
      </w:r>
      <w:bookmarkEnd w:id="54"/>
      <w:bookmarkEnd w:id="55"/>
      <w:bookmarkEnd w:id="56"/>
      <w:bookmarkEnd w:id="57"/>
      <w:bookmarkEnd w:id="58"/>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EE1E84" w:rsidP="008A6D4A">
      <w:pPr>
        <w:pStyle w:val="EW"/>
      </w:pPr>
      <w:r>
        <w:t>ADRF</w:t>
      </w:r>
      <w:r w:rsidR="008A6D4A" w:rsidRPr="004D3578">
        <w:tab/>
      </w:r>
      <w:r w:rsidRPr="00EE1E84">
        <w:t>Analytics Data Repository Function</w:t>
      </w:r>
    </w:p>
    <w:p w:rsidR="008A6D4A" w:rsidRPr="004D3578" w:rsidRDefault="008A6D4A" w:rsidP="008A6D4A">
      <w:pPr>
        <w:pStyle w:val="EW"/>
      </w:pPr>
    </w:p>
    <w:p w:rsidR="008A6D4A" w:rsidRDefault="00116803" w:rsidP="008A6D4A">
      <w:pPr>
        <w:pStyle w:val="1"/>
      </w:pPr>
      <w:bookmarkStart w:id="59" w:name="_Toc510696585"/>
      <w:bookmarkStart w:id="60" w:name="_Toc35971377"/>
      <w:bookmarkStart w:id="61" w:name="_Toc36812108"/>
      <w:bookmarkStart w:id="62" w:name="_Toc72766419"/>
      <w:bookmarkStart w:id="63" w:name="_Toc72766992"/>
      <w:r>
        <w:t>4</w:t>
      </w:r>
      <w:r w:rsidR="008A6D4A" w:rsidRPr="004D3578">
        <w:tab/>
      </w:r>
      <w:r w:rsidR="008A6D4A">
        <w:t xml:space="preserve">Services offered by the </w:t>
      </w:r>
      <w:bookmarkEnd w:id="59"/>
      <w:bookmarkEnd w:id="60"/>
      <w:bookmarkEnd w:id="61"/>
      <w:r w:rsidR="00EE1E84">
        <w:t>ADRF</w:t>
      </w:r>
      <w:bookmarkEnd w:id="62"/>
      <w:bookmarkEnd w:id="63"/>
    </w:p>
    <w:p w:rsidR="008A6D4A" w:rsidRDefault="00B12381" w:rsidP="008A6D4A">
      <w:pPr>
        <w:pStyle w:val="2"/>
      </w:pPr>
      <w:bookmarkStart w:id="64" w:name="_Toc510696586"/>
      <w:bookmarkStart w:id="65" w:name="_Toc35971378"/>
      <w:bookmarkStart w:id="66" w:name="_Toc36812109"/>
      <w:bookmarkStart w:id="67" w:name="_Toc72766420"/>
      <w:bookmarkStart w:id="68" w:name="_Toc72766993"/>
      <w:r>
        <w:t>4.</w:t>
      </w:r>
      <w:r w:rsidR="008A6D4A">
        <w:t>1</w:t>
      </w:r>
      <w:r w:rsidR="008A6D4A">
        <w:tab/>
        <w:t>Introduction</w:t>
      </w:r>
      <w:bookmarkEnd w:id="64"/>
      <w:bookmarkEnd w:id="65"/>
      <w:bookmarkEnd w:id="66"/>
      <w:bookmarkEnd w:id="67"/>
      <w:bookmarkEnd w:id="68"/>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 xml:space="preserve">Table </w:t>
      </w:r>
      <w:r w:rsidR="00B12381">
        <w:t>4.</w:t>
      </w:r>
      <w:r w:rsidRPr="002D1C72">
        <w:t>1-</w:t>
      </w:r>
      <w:r>
        <w:t>x</w:t>
      </w:r>
      <w:r w:rsidRPr="002D1C72">
        <w:t xml:space="preserve"> 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EE1E84" w:rsidRDefault="0043141E" w:rsidP="00EE1E84">
      <w:pPr>
        <w:pStyle w:val="2"/>
      </w:pPr>
      <w:bookmarkStart w:id="69" w:name="_Toc72766421"/>
      <w:bookmarkStart w:id="70" w:name="_Toc72766994"/>
      <w:r>
        <w:lastRenderedPageBreak/>
        <w:t>4.2</w:t>
      </w:r>
      <w:r w:rsidR="00EE1E84">
        <w:tab/>
      </w:r>
      <w:proofErr w:type="spellStart"/>
      <w:r w:rsidR="00EE1E84" w:rsidRPr="00EE1E84">
        <w:t>Nadrf_DataManagement</w:t>
      </w:r>
      <w:proofErr w:type="spellEnd"/>
      <w:r w:rsidR="00EE1E84" w:rsidRPr="00AF47A0">
        <w:t xml:space="preserve"> </w:t>
      </w:r>
      <w:r w:rsidR="00EE1E84">
        <w:t>Service</w:t>
      </w:r>
      <w:bookmarkEnd w:id="69"/>
      <w:bookmarkEnd w:id="70"/>
    </w:p>
    <w:p w:rsidR="00EE1E84" w:rsidRDefault="0043141E" w:rsidP="00EE1E84">
      <w:pPr>
        <w:pStyle w:val="3"/>
      </w:pPr>
      <w:bookmarkStart w:id="71" w:name="_Toc72766422"/>
      <w:bookmarkStart w:id="72" w:name="_Toc72766995"/>
      <w:r>
        <w:t>4.2</w:t>
      </w:r>
      <w:r w:rsidR="00EE1E84">
        <w:t>.1</w:t>
      </w:r>
      <w:r w:rsidR="00EE1E84">
        <w:tab/>
        <w:t>Service Description</w:t>
      </w:r>
      <w:bookmarkEnd w:id="71"/>
      <w:bookmarkEnd w:id="72"/>
    </w:p>
    <w:p w:rsidR="00EE1E84" w:rsidRPr="0002353F" w:rsidRDefault="00EE1E84" w:rsidP="00EE1E84">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EE1E84" w:rsidRDefault="0043141E" w:rsidP="00EE1E84">
      <w:pPr>
        <w:pStyle w:val="3"/>
      </w:pPr>
      <w:bookmarkStart w:id="73" w:name="_Toc72766423"/>
      <w:bookmarkStart w:id="74" w:name="_Toc72766996"/>
      <w:r>
        <w:t>4.2</w:t>
      </w:r>
      <w:r w:rsidR="00EE1E84">
        <w:t>.2</w:t>
      </w:r>
      <w:r w:rsidR="00EE1E84">
        <w:tab/>
        <w:t>Service Operations</w:t>
      </w:r>
      <w:bookmarkEnd w:id="73"/>
      <w:bookmarkEnd w:id="74"/>
    </w:p>
    <w:p w:rsidR="00EE1E84" w:rsidRDefault="00EE1E84" w:rsidP="00EE1E84">
      <w:pPr>
        <w:pStyle w:val="Guidance"/>
      </w:pPr>
      <w:r>
        <w:t>One clause per service operation.</w:t>
      </w:r>
    </w:p>
    <w:p w:rsidR="00EE1E84" w:rsidRDefault="00EE1E84" w:rsidP="00EE1E84">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EE1E84" w:rsidRDefault="0043141E" w:rsidP="00EE1E84">
      <w:pPr>
        <w:pStyle w:val="4"/>
      </w:pPr>
      <w:bookmarkStart w:id="75" w:name="_Toc72766424"/>
      <w:bookmarkStart w:id="76" w:name="_Toc72766997"/>
      <w:r>
        <w:t>4.2</w:t>
      </w:r>
      <w:r w:rsidR="00EE1E84">
        <w:t>.2.1</w:t>
      </w:r>
      <w:r w:rsidR="00EE1E84">
        <w:tab/>
        <w:t>Introduction</w:t>
      </w:r>
      <w:bookmarkEnd w:id="75"/>
      <w:bookmarkEnd w:id="76"/>
    </w:p>
    <w:p w:rsidR="00EE1E84" w:rsidRDefault="00EE1E84" w:rsidP="00EE1E84">
      <w:pPr>
        <w:pStyle w:val="Guidance"/>
      </w:pPr>
      <w:r>
        <w:t xml:space="preserve">This clause will contain a generic introduction of the service </w:t>
      </w:r>
      <w:proofErr w:type="spellStart"/>
      <w:r>
        <w:t>operationsdescribed</w:t>
      </w:r>
      <w:proofErr w:type="spellEnd"/>
      <w:r>
        <w:t xml:space="preserve"> in the following clauses.</w:t>
      </w:r>
    </w:p>
    <w:p w:rsidR="00EE1E84" w:rsidRDefault="0043141E" w:rsidP="00EE1E84">
      <w:pPr>
        <w:pStyle w:val="4"/>
      </w:pPr>
      <w:bookmarkStart w:id="77" w:name="_Toc72766425"/>
      <w:bookmarkStart w:id="78" w:name="_Toc72766998"/>
      <w:r>
        <w:t>4.2</w:t>
      </w:r>
      <w:r w:rsidR="00EE1E84">
        <w:t>.2.</w:t>
      </w:r>
      <w:r w:rsidR="009F627D">
        <w:t>x</w:t>
      </w:r>
      <w:r w:rsidR="00EE1E84">
        <w:tab/>
      </w:r>
      <w:proofErr w:type="spellStart"/>
      <w:r w:rsidR="00EE1E84" w:rsidRPr="00EE1E84">
        <w:t>Nadrf_DataManagement_</w:t>
      </w:r>
      <w:r w:rsidR="0069233B">
        <w:t>xxx</w:t>
      </w:r>
      <w:proofErr w:type="spellEnd"/>
      <w:r w:rsidR="0069233B" w:rsidRPr="00F31AA5">
        <w:t xml:space="preserve"> </w:t>
      </w:r>
      <w:r w:rsidR="00EE1E84" w:rsidRPr="00F31AA5">
        <w:t>service operation</w:t>
      </w:r>
      <w:bookmarkEnd w:id="77"/>
      <w:bookmarkEnd w:id="78"/>
    </w:p>
    <w:p w:rsidR="00EE1E84" w:rsidRDefault="0043141E" w:rsidP="00EE1E84">
      <w:pPr>
        <w:pStyle w:val="5"/>
      </w:pPr>
      <w:bookmarkStart w:id="79" w:name="_Toc72766426"/>
      <w:bookmarkStart w:id="80" w:name="_Toc72766999"/>
      <w:r>
        <w:t>4.2</w:t>
      </w:r>
      <w:r w:rsidR="00EE1E84">
        <w:t>.</w:t>
      </w:r>
      <w:proofErr w:type="gramStart"/>
      <w:r w:rsidR="00EE1E84">
        <w:t>2.</w:t>
      </w:r>
      <w:r w:rsidR="009F627D">
        <w:t>x</w:t>
      </w:r>
      <w:r w:rsidR="00EE1E84">
        <w:t>.</w:t>
      </w:r>
      <w:proofErr w:type="gramEnd"/>
      <w:r w:rsidR="00EE1E84">
        <w:t>1</w:t>
      </w:r>
      <w:r w:rsidR="00EE1E84">
        <w:tab/>
        <w:t>General</w:t>
      </w:r>
      <w:bookmarkEnd w:id="79"/>
      <w:bookmarkEnd w:id="80"/>
    </w:p>
    <w:p w:rsidR="00EE1E84" w:rsidRDefault="0043141E" w:rsidP="00EE1E84">
      <w:pPr>
        <w:pStyle w:val="5"/>
      </w:pPr>
      <w:bookmarkStart w:id="81" w:name="_Toc72766427"/>
      <w:bookmarkStart w:id="82" w:name="_Toc72767000"/>
      <w:r>
        <w:t>4.2</w:t>
      </w:r>
      <w:r w:rsidR="00EE1E84">
        <w:t>.2.</w:t>
      </w:r>
      <w:proofErr w:type="gramStart"/>
      <w:r w:rsidR="009F627D">
        <w:t>x</w:t>
      </w:r>
      <w:r w:rsidR="00EE1E84">
        <w:t>.n</w:t>
      </w:r>
      <w:proofErr w:type="gramEnd"/>
      <w:r w:rsidR="00EE1E84">
        <w:tab/>
        <w:t xml:space="preserve">&lt;Procedure n using </w:t>
      </w:r>
      <w:proofErr w:type="spellStart"/>
      <w:r w:rsidR="00892FB4" w:rsidRPr="00EE1E84">
        <w:t>Nadrf_DataManagement_</w:t>
      </w:r>
      <w:r w:rsidR="009F627D">
        <w:t>XXX</w:t>
      </w:r>
      <w:proofErr w:type="spellEnd"/>
      <w:r w:rsidR="009F627D" w:rsidRPr="00F31AA5">
        <w:t xml:space="preserve"> </w:t>
      </w:r>
      <w:r w:rsidR="00EE1E84" w:rsidRPr="00F31AA5">
        <w:t>service operation</w:t>
      </w:r>
      <w:r w:rsidR="00EE1E84">
        <w:t>&gt;</w:t>
      </w:r>
      <w:bookmarkEnd w:id="81"/>
      <w:bookmarkEnd w:id="82"/>
    </w:p>
    <w:p w:rsidR="00EE1E84" w:rsidRPr="00C92267" w:rsidRDefault="00EE1E84" w:rsidP="008A6D4A"/>
    <w:p w:rsidR="008A6D4A" w:rsidRDefault="00B12381" w:rsidP="008A6D4A">
      <w:pPr>
        <w:pStyle w:val="1"/>
      </w:pPr>
      <w:bookmarkStart w:id="83" w:name="_Toc510696597"/>
      <w:bookmarkStart w:id="84" w:name="_Toc35971389"/>
      <w:bookmarkStart w:id="85" w:name="_Toc36812120"/>
      <w:bookmarkStart w:id="86" w:name="_Toc72766434"/>
      <w:bookmarkStart w:id="87" w:name="_Toc72767001"/>
      <w:r>
        <w:t>5</w:t>
      </w:r>
      <w:r w:rsidR="008A6D4A">
        <w:tab/>
        <w:t>API Definitions</w:t>
      </w:r>
      <w:bookmarkEnd w:id="83"/>
      <w:bookmarkEnd w:id="84"/>
      <w:bookmarkEnd w:id="85"/>
      <w:bookmarkEnd w:id="86"/>
      <w:bookmarkEnd w:id="87"/>
    </w:p>
    <w:p w:rsidR="00EE1E84" w:rsidRDefault="0043141E" w:rsidP="00EE1E84">
      <w:pPr>
        <w:pStyle w:val="2"/>
      </w:pPr>
      <w:bookmarkStart w:id="88" w:name="_Toc510696649"/>
      <w:bookmarkStart w:id="89" w:name="_Hlk530142087"/>
      <w:bookmarkStart w:id="90" w:name="_Toc72766435"/>
      <w:bookmarkStart w:id="91" w:name="_Toc72767002"/>
      <w:r>
        <w:t>5.1</w:t>
      </w:r>
      <w:r w:rsidR="00EE1E84">
        <w:tab/>
      </w:r>
      <w:proofErr w:type="spellStart"/>
      <w:r w:rsidR="00EE1E84" w:rsidRPr="00EE1E84">
        <w:t>Nadrf_DataManagement</w:t>
      </w:r>
      <w:proofErr w:type="spellEnd"/>
      <w:r w:rsidR="00EE1E84">
        <w:t xml:space="preserve"> Service API</w:t>
      </w:r>
      <w:bookmarkEnd w:id="90"/>
      <w:bookmarkEnd w:id="91"/>
    </w:p>
    <w:p w:rsidR="00EE1E84" w:rsidRDefault="00EE1E84" w:rsidP="00EE1E84">
      <w:pPr>
        <w:pStyle w:val="Guidance"/>
      </w:pPr>
      <w:r>
        <w:t xml:space="preserve">One clause per service, where &lt;service 1&gt; is to be replaced by the service name (e.g. </w:t>
      </w:r>
      <w:proofErr w:type="spellStart"/>
      <w:r>
        <w:t>Nsmf_PDUSession</w:t>
      </w:r>
      <w:proofErr w:type="spellEnd"/>
      <w:r>
        <w:t>).</w:t>
      </w:r>
    </w:p>
    <w:p w:rsidR="00EE1E84" w:rsidRDefault="0043141E" w:rsidP="00EE1E84">
      <w:pPr>
        <w:pStyle w:val="3"/>
      </w:pPr>
      <w:bookmarkStart w:id="92" w:name="_Toc72766436"/>
      <w:bookmarkStart w:id="93" w:name="_Toc72767003"/>
      <w:r>
        <w:t>5.1</w:t>
      </w:r>
      <w:r w:rsidR="00EE1E84">
        <w:t>.1</w:t>
      </w:r>
      <w:r w:rsidR="00EE1E84">
        <w:tab/>
        <w:t>Introduction</w:t>
      </w:r>
      <w:bookmarkEnd w:id="92"/>
      <w:bookmarkEnd w:id="93"/>
    </w:p>
    <w:p w:rsidR="00EE1E84" w:rsidRDefault="00EE1E84" w:rsidP="00EE1E84">
      <w:pPr>
        <w:pStyle w:val="Guidance"/>
      </w:pPr>
      <w:r>
        <w:t>This clause specifies the API Name and Version.</w:t>
      </w:r>
    </w:p>
    <w:p w:rsidR="00EE1E84" w:rsidRDefault="00EE1E84" w:rsidP="00EE1E8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EE1E84" w:rsidRDefault="00EE1E84" w:rsidP="00EE1E8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EE1E84" w:rsidRPr="00E23840" w:rsidRDefault="00EE1E84" w:rsidP="00EE1E8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E1E84" w:rsidRPr="00E23840" w:rsidRDefault="00EE1E84" w:rsidP="00EE1E8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EE1E84" w:rsidRPr="00E23840" w:rsidRDefault="00EE1E84" w:rsidP="00EE1E8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E1E84" w:rsidRPr="00E23840" w:rsidRDefault="00EE1E84" w:rsidP="00EE1E84">
      <w:pPr>
        <w:rPr>
          <w:noProof/>
          <w:lang w:eastAsia="zh-CN"/>
        </w:rPr>
      </w:pPr>
      <w:r w:rsidRPr="00E23840">
        <w:rPr>
          <w:noProof/>
          <w:lang w:eastAsia="zh-CN"/>
        </w:rPr>
        <w:t>with the following components:</w:t>
      </w:r>
    </w:p>
    <w:p w:rsidR="00EE1E84" w:rsidRPr="00E23840" w:rsidRDefault="00EE1E84" w:rsidP="00EE1E8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EE1E84" w:rsidRPr="00E23840" w:rsidRDefault="00EE1E84" w:rsidP="00EE1E8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EE1E84" w:rsidRPr="00E23840" w:rsidRDefault="00EE1E84" w:rsidP="00EE1E8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EE1E84" w:rsidRPr="00E23840" w:rsidRDefault="00EE1E84" w:rsidP="00EE1E8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EE1E84" w:rsidRDefault="0043141E" w:rsidP="00EE1E84">
      <w:pPr>
        <w:pStyle w:val="3"/>
      </w:pPr>
      <w:bookmarkStart w:id="94" w:name="_Toc72766437"/>
      <w:bookmarkStart w:id="95" w:name="_Toc72767004"/>
      <w:r>
        <w:lastRenderedPageBreak/>
        <w:t>5.1</w:t>
      </w:r>
      <w:r w:rsidR="00EE1E84">
        <w:t>.2</w:t>
      </w:r>
      <w:r w:rsidR="00EE1E84">
        <w:tab/>
        <w:t>Usage of HTTP</w:t>
      </w:r>
      <w:bookmarkEnd w:id="94"/>
      <w:bookmarkEnd w:id="95"/>
    </w:p>
    <w:p w:rsidR="00EE1E84" w:rsidRPr="000C5200" w:rsidRDefault="0043141E" w:rsidP="00EE1E84">
      <w:pPr>
        <w:pStyle w:val="4"/>
      </w:pPr>
      <w:bookmarkStart w:id="96" w:name="_Toc72766438"/>
      <w:bookmarkStart w:id="97" w:name="_Toc72767005"/>
      <w:r>
        <w:t>5.1</w:t>
      </w:r>
      <w:r w:rsidR="00EE1E84">
        <w:t>.2.1</w:t>
      </w:r>
      <w:r w:rsidR="00EE1E84">
        <w:tab/>
        <w:t>General</w:t>
      </w:r>
      <w:bookmarkEnd w:id="96"/>
      <w:bookmarkEnd w:id="97"/>
    </w:p>
    <w:p w:rsidR="00EE1E84" w:rsidRDefault="00EE1E84" w:rsidP="00EE1E84">
      <w:pPr>
        <w:pStyle w:val="Guidance"/>
      </w:pPr>
      <w:r>
        <w:t>This clause will include a reference to TS 29.500 for the description of the Transport and HTTP/2.0 protocol requirements and for the security requirements.</w:t>
      </w:r>
    </w:p>
    <w:p w:rsidR="00EE1E84" w:rsidRPr="00986E88" w:rsidRDefault="00EE1E84" w:rsidP="00EE1E8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EE1E84" w:rsidRPr="00986E88" w:rsidRDefault="00EE1E84" w:rsidP="00EE1E8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EE1E84" w:rsidRPr="00986E88" w:rsidRDefault="00EE1E84" w:rsidP="00EE1E84">
      <w:pPr>
        <w:rPr>
          <w:noProof/>
        </w:rPr>
      </w:pPr>
      <w:r w:rsidRPr="00986E88">
        <w:rPr>
          <w:noProof/>
        </w:rPr>
        <w:t>The OpenAPI [</w:t>
      </w:r>
      <w:r>
        <w:rPr>
          <w:noProof/>
        </w:rPr>
        <w:t>6</w:t>
      </w:r>
      <w:r w:rsidRPr="00986E88">
        <w:rPr>
          <w:noProof/>
        </w:rPr>
        <w:t xml:space="preserve">] specification of HTTP messages and content bodies for the </w:t>
      </w:r>
      <w:r>
        <w:rPr>
          <w:noProof/>
        </w:rPr>
        <w:t>Nadrf_DataManagement API</w:t>
      </w:r>
      <w:r w:rsidRPr="00986E88">
        <w:rPr>
          <w:noProof/>
        </w:rPr>
        <w:t xml:space="preserve"> is contained in Annex A.</w:t>
      </w:r>
    </w:p>
    <w:p w:rsidR="00EE1E84" w:rsidRPr="000C5200" w:rsidRDefault="0043141E" w:rsidP="00EE1E84">
      <w:pPr>
        <w:pStyle w:val="4"/>
      </w:pPr>
      <w:bookmarkStart w:id="98" w:name="_Toc72766439"/>
      <w:bookmarkStart w:id="99" w:name="_Toc72767006"/>
      <w:r>
        <w:t>5.1</w:t>
      </w:r>
      <w:r w:rsidR="00EE1E84">
        <w:t>.2.2</w:t>
      </w:r>
      <w:r w:rsidR="00EE1E84">
        <w:tab/>
        <w:t>HTTP standard headers</w:t>
      </w:r>
      <w:bookmarkEnd w:id="98"/>
      <w:bookmarkEnd w:id="99"/>
    </w:p>
    <w:p w:rsidR="00EE1E84" w:rsidRDefault="0043141E" w:rsidP="00EE1E84">
      <w:pPr>
        <w:pStyle w:val="5"/>
        <w:rPr>
          <w:lang w:eastAsia="zh-CN"/>
        </w:rPr>
      </w:pPr>
      <w:bookmarkStart w:id="100" w:name="_Toc72766440"/>
      <w:bookmarkStart w:id="101" w:name="_Toc72767007"/>
      <w:r>
        <w:t>5.1</w:t>
      </w:r>
      <w:r w:rsidR="00EE1E84">
        <w:t>.2.2.1</w:t>
      </w:r>
      <w:r w:rsidR="00EE1E84">
        <w:rPr>
          <w:rFonts w:hint="eastAsia"/>
          <w:lang w:eastAsia="zh-CN"/>
        </w:rPr>
        <w:tab/>
      </w:r>
      <w:r w:rsidR="00EE1E84">
        <w:rPr>
          <w:lang w:eastAsia="zh-CN"/>
        </w:rPr>
        <w:t>General</w:t>
      </w:r>
      <w:bookmarkEnd w:id="100"/>
      <w:bookmarkEnd w:id="101"/>
    </w:p>
    <w:p w:rsidR="00EE1E84" w:rsidRPr="00986E88" w:rsidRDefault="00EE1E84" w:rsidP="00EE1E84">
      <w:pPr>
        <w:rPr>
          <w:noProof/>
        </w:rPr>
      </w:pPr>
      <w:r w:rsidRPr="00986E88">
        <w:rPr>
          <w:noProof/>
        </w:rPr>
        <w:t xml:space="preserve">See </w:t>
      </w:r>
      <w:r>
        <w:rPr>
          <w:noProof/>
        </w:rPr>
        <w:t>clause</w:t>
      </w:r>
      <w:r w:rsidRPr="00986E88">
        <w:rPr>
          <w:noProof/>
        </w:rPr>
        <w:t> </w:t>
      </w:r>
      <w:r w:rsidR="0043141E">
        <w:rPr>
          <w:noProof/>
        </w:rPr>
        <w:t>5.1</w:t>
      </w:r>
      <w:r w:rsidRPr="00986E88">
        <w:rPr>
          <w:noProof/>
        </w:rPr>
        <w:t>.2 of 3GPP TS 29.500 [4] for the usage of HTTP standard headers.</w:t>
      </w:r>
    </w:p>
    <w:p w:rsidR="00EE1E84" w:rsidRDefault="00EE1E84" w:rsidP="00EE1E84">
      <w:pPr>
        <w:pStyle w:val="Guidance"/>
      </w:pPr>
      <w:r>
        <w:t>Add specific information for the API if applicable.</w:t>
      </w:r>
    </w:p>
    <w:p w:rsidR="00EE1E84" w:rsidRDefault="0043141E" w:rsidP="00EE1E84">
      <w:pPr>
        <w:pStyle w:val="5"/>
      </w:pPr>
      <w:bookmarkStart w:id="102" w:name="_Toc72766441"/>
      <w:bookmarkStart w:id="103" w:name="_Toc72767008"/>
      <w:r>
        <w:t>5.1</w:t>
      </w:r>
      <w:r w:rsidR="00EE1E84">
        <w:t>.2.2.2</w:t>
      </w:r>
      <w:r w:rsidR="00EE1E84">
        <w:tab/>
        <w:t>Content type</w:t>
      </w:r>
      <w:bookmarkEnd w:id="102"/>
      <w:bookmarkEnd w:id="103"/>
    </w:p>
    <w:p w:rsidR="00EE1E84" w:rsidRDefault="00EE1E84" w:rsidP="00EE1E84">
      <w:pPr>
        <w:pStyle w:val="Guidance"/>
      </w:pPr>
      <w:r>
        <w:t>This clause will indicate the encoding of HTTP requests/responses and the applicable MIME media type for the related Content-Type header. Adjust the text below if additional payload types are used e.g. for HATEOS.</w:t>
      </w:r>
    </w:p>
    <w:p w:rsidR="00EE1E84" w:rsidRDefault="00EE1E84" w:rsidP="00EE1E8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EE1E84" w:rsidRPr="00986E88" w:rsidRDefault="00EE1E84" w:rsidP="00EE1E8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rsidR="00EE1E84" w:rsidRPr="000C5200" w:rsidRDefault="0043141E" w:rsidP="00EE1E84">
      <w:pPr>
        <w:pStyle w:val="4"/>
      </w:pPr>
      <w:bookmarkStart w:id="104" w:name="_Toc72766442"/>
      <w:bookmarkStart w:id="105" w:name="_Toc72767009"/>
      <w:r>
        <w:t>5.1</w:t>
      </w:r>
      <w:r w:rsidR="00EE1E84">
        <w:t>.2.3</w:t>
      </w:r>
      <w:r w:rsidR="00EE1E84">
        <w:tab/>
        <w:t>HTTP custom headers</w:t>
      </w:r>
      <w:bookmarkEnd w:id="104"/>
      <w:bookmarkEnd w:id="105"/>
    </w:p>
    <w:p w:rsidR="00EE1E84" w:rsidRDefault="00EE1E84" w:rsidP="00EE1E84">
      <w:pPr>
        <w:rPr>
          <w:noProof/>
        </w:rPr>
      </w:pPr>
      <w:r>
        <w:rPr>
          <w:noProof/>
        </w:rPr>
        <w:t xml:space="preserve">The mandatory </w:t>
      </w:r>
      <w:r w:rsidRPr="00F55C40">
        <w:rPr>
          <w:noProof/>
        </w:rPr>
        <w:t>HTTP custom heade</w:t>
      </w:r>
      <w:r>
        <w:rPr>
          <w:noProof/>
        </w:rPr>
        <w:t>r fields specified in clause </w:t>
      </w:r>
      <w:r w:rsidR="0043141E">
        <w:rPr>
          <w:noProof/>
        </w:rPr>
        <w:t>5.1</w:t>
      </w:r>
      <w:r w:rsidRPr="00F55C40">
        <w:rPr>
          <w:noProof/>
        </w:rPr>
        <w:t xml:space="preserve">.3.2 of </w:t>
      </w:r>
      <w:r>
        <w:rPr>
          <w:noProof/>
        </w:rPr>
        <w:t>3GPP TS </w:t>
      </w:r>
      <w:r w:rsidRPr="00F55C40">
        <w:rPr>
          <w:noProof/>
        </w:rPr>
        <w:t>29.500</w:t>
      </w:r>
      <w:r>
        <w:rPr>
          <w:noProof/>
        </w:rPr>
        <w:t> [4] shall be applicable.</w:t>
      </w:r>
    </w:p>
    <w:p w:rsidR="00EE1E84" w:rsidRDefault="00EE1E84" w:rsidP="00EE1E84">
      <w:pPr>
        <w:pStyle w:val="Guidance"/>
      </w:pPr>
      <w:r>
        <w:t>Add specific information for the API if applicable.</w:t>
      </w:r>
    </w:p>
    <w:p w:rsidR="00EE1E84" w:rsidRDefault="0043141E" w:rsidP="00EE1E84">
      <w:pPr>
        <w:pStyle w:val="3"/>
      </w:pPr>
      <w:bookmarkStart w:id="106" w:name="_Toc72766443"/>
      <w:bookmarkStart w:id="107" w:name="_Toc72767010"/>
      <w:r>
        <w:t>5.1</w:t>
      </w:r>
      <w:r w:rsidR="00EE1E84">
        <w:t>.3</w:t>
      </w:r>
      <w:r w:rsidR="00EE1E84">
        <w:tab/>
        <w:t>Resources</w:t>
      </w:r>
      <w:bookmarkEnd w:id="106"/>
      <w:bookmarkEnd w:id="107"/>
    </w:p>
    <w:p w:rsidR="00EE1E84" w:rsidRPr="000A7435" w:rsidRDefault="0043141E" w:rsidP="00EE1E84">
      <w:pPr>
        <w:pStyle w:val="4"/>
      </w:pPr>
      <w:bookmarkStart w:id="108" w:name="_Toc72766444"/>
      <w:bookmarkStart w:id="109" w:name="_Toc72767011"/>
      <w:r>
        <w:t>5.1</w:t>
      </w:r>
      <w:r w:rsidR="00EE1E84">
        <w:t>.3.1</w:t>
      </w:r>
      <w:r w:rsidR="00EE1E84">
        <w:tab/>
        <w:t>Overview</w:t>
      </w:r>
      <w:bookmarkEnd w:id="108"/>
      <w:bookmarkEnd w:id="109"/>
    </w:p>
    <w:p w:rsidR="00EE1E84" w:rsidRDefault="00EE1E84" w:rsidP="00EE1E84">
      <w:pPr>
        <w:pStyle w:val="Guidance"/>
      </w:pPr>
      <w:r>
        <w:t>This clause will describe the structure for the Resource URIs and the resources and methods used for the service.</w:t>
      </w:r>
    </w:p>
    <w:p w:rsidR="00EE1E84" w:rsidRDefault="00EE1E84" w:rsidP="00EE1E84">
      <w:pPr>
        <w:pStyle w:val="EX"/>
      </w:pPr>
      <w:r>
        <w:t>Example:</w:t>
      </w:r>
    </w:p>
    <w:p w:rsidR="00EE1E84" w:rsidRPr="00A258AF" w:rsidRDefault="00EE1E84" w:rsidP="00EE1E84">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pt;height:348.75pt" o:ole="">
            <v:imagedata r:id="rId12" o:title=""/>
          </v:shape>
          <o:OLEObject Type="Embed" ProgID="Visio.Drawing.11" ShapeID="_x0000_i1026" DrawAspect="Content" ObjectID="_1683653237" r:id="rId13"/>
        </w:object>
      </w:r>
    </w:p>
    <w:p w:rsidR="00EE1E84" w:rsidRPr="008C18E3" w:rsidRDefault="00EE1E84" w:rsidP="00EE1E84">
      <w:pPr>
        <w:pStyle w:val="TF"/>
      </w:pPr>
      <w:r w:rsidRPr="008C18E3">
        <w:t xml:space="preserve">Figure </w:t>
      </w:r>
      <w:r w:rsidR="0043141E">
        <w:t>5.1</w:t>
      </w:r>
      <w:r>
        <w:t>.3.1</w:t>
      </w:r>
      <w:r w:rsidRPr="008C18E3">
        <w:t xml:space="preserve">-1: </w:t>
      </w:r>
      <w:r>
        <w:t xml:space="preserve">Resource </w:t>
      </w:r>
      <w:r w:rsidRPr="008C18E3">
        <w:t xml:space="preserve">URI structure of the </w:t>
      </w:r>
      <w:proofErr w:type="spellStart"/>
      <w:r>
        <w:t>Nadrf_DataManagement</w:t>
      </w:r>
      <w:proofErr w:type="spellEnd"/>
      <w:r w:rsidRPr="008C18E3">
        <w:t xml:space="preserve"> API</w:t>
      </w:r>
    </w:p>
    <w:p w:rsidR="00EE1E84" w:rsidRDefault="00EE1E84" w:rsidP="00EE1E84">
      <w:r>
        <w:t xml:space="preserve">Table </w:t>
      </w:r>
      <w:r w:rsidR="0043141E">
        <w:t>5.1</w:t>
      </w:r>
      <w:r>
        <w:t>.3.1-1 provides an overview of the resources and applicable HTTP methods.</w:t>
      </w:r>
    </w:p>
    <w:p w:rsidR="00EE1E84" w:rsidRPr="00384E92" w:rsidRDefault="00EE1E84" w:rsidP="00EE1E84">
      <w:pPr>
        <w:pStyle w:val="TH"/>
      </w:pPr>
      <w:r w:rsidRPr="00384E92">
        <w:t xml:space="preserve">Table </w:t>
      </w:r>
      <w:r w:rsidR="0043141E">
        <w:t>5.1</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E1E84" w:rsidRPr="00B54FF5" w:rsidTr="00EE1E84">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349"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GET&gt;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PUT&gt;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PATCH&gt;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POST&gt;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DELETE&gt;</w:t>
            </w:r>
          </w:p>
        </w:tc>
      </w:tr>
      <w:tr w:rsidR="00EE1E84" w:rsidRPr="00B54FF5" w:rsidTr="00EE1E84">
        <w:trPr>
          <w:jc w:val="center"/>
        </w:trPr>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&lt;Operation executed by custom operation&gt;</w:t>
            </w:r>
          </w:p>
        </w:tc>
      </w:tr>
    </w:tbl>
    <w:p w:rsidR="00EE1E84" w:rsidRPr="00384E92" w:rsidRDefault="00EE1E84" w:rsidP="00EE1E84">
      <w:pPr>
        <w:pStyle w:val="Guidance"/>
      </w:pPr>
    </w:p>
    <w:p w:rsidR="00EE1E84" w:rsidRDefault="0043141E" w:rsidP="00EE1E84">
      <w:pPr>
        <w:pStyle w:val="4"/>
      </w:pPr>
      <w:bookmarkStart w:id="110" w:name="_Toc72766445"/>
      <w:bookmarkStart w:id="111" w:name="_Toc72767012"/>
      <w:r>
        <w:t>5.1</w:t>
      </w:r>
      <w:r w:rsidR="00EE1E84">
        <w:t>.3.2</w:t>
      </w:r>
      <w:r w:rsidR="00EE1E84">
        <w:tab/>
        <w:t>Resource: &lt;resource 1&gt;</w:t>
      </w:r>
      <w:bookmarkEnd w:id="110"/>
      <w:bookmarkEnd w:id="111"/>
    </w:p>
    <w:p w:rsidR="00EE1E84" w:rsidRDefault="00EE1E84" w:rsidP="00EE1E84">
      <w:pPr>
        <w:pStyle w:val="Guidance"/>
      </w:pPr>
      <w:r>
        <w:t xml:space="preserve">Where &lt;resource 1&gt; is to be replaced by the resource name, e.g. </w:t>
      </w:r>
      <w:proofErr w:type="spellStart"/>
      <w:r>
        <w:t>PduSession</w:t>
      </w:r>
      <w:proofErr w:type="spellEnd"/>
      <w:r>
        <w:t>.</w:t>
      </w:r>
    </w:p>
    <w:p w:rsidR="00EE1E84" w:rsidRDefault="0043141E" w:rsidP="00EE1E84">
      <w:pPr>
        <w:pStyle w:val="5"/>
      </w:pPr>
      <w:bookmarkStart w:id="112" w:name="_Toc72766446"/>
      <w:bookmarkStart w:id="113" w:name="_Toc72767013"/>
      <w:r>
        <w:t>5.1</w:t>
      </w:r>
      <w:r w:rsidR="00EE1E84">
        <w:t>.3.2.1</w:t>
      </w:r>
      <w:r w:rsidR="00EE1E84">
        <w:tab/>
        <w:t>Description</w:t>
      </w:r>
      <w:bookmarkEnd w:id="112"/>
      <w:bookmarkEnd w:id="113"/>
    </w:p>
    <w:p w:rsidR="00EE1E84" w:rsidRDefault="00EE1E84" w:rsidP="00EE1E84">
      <w:pPr>
        <w:pStyle w:val="Guidance"/>
      </w:pPr>
      <w:r>
        <w:t>This clause will specify what the resource represents or what it is used for.</w:t>
      </w:r>
    </w:p>
    <w:p w:rsidR="00EE1E84" w:rsidRDefault="0043141E" w:rsidP="00EE1E84">
      <w:pPr>
        <w:pStyle w:val="4"/>
      </w:pPr>
      <w:bookmarkStart w:id="114" w:name="_Toc72766447"/>
      <w:bookmarkStart w:id="115" w:name="_Toc72767014"/>
      <w:r>
        <w:t>5.1</w:t>
      </w:r>
      <w:r w:rsidR="00EE1E84">
        <w:t>.3.2.2</w:t>
      </w:r>
      <w:r w:rsidR="00EE1E84">
        <w:tab/>
        <w:t>Resource Definition</w:t>
      </w:r>
      <w:bookmarkEnd w:id="114"/>
      <w:bookmarkEnd w:id="115"/>
    </w:p>
    <w:p w:rsidR="00EE1E84" w:rsidRDefault="00EE1E84" w:rsidP="00EE1E84">
      <w:pPr>
        <w:pStyle w:val="Guidance"/>
      </w:pPr>
      <w:r>
        <w:t>This clause will describe the Resource URI and the supported resource variables.</w:t>
      </w:r>
    </w:p>
    <w:p w:rsidR="00EE1E84" w:rsidRDefault="00EE1E84" w:rsidP="00EE1E84">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EE1E84" w:rsidRDefault="00EE1E84" w:rsidP="00EE1E84">
      <w:pPr>
        <w:rPr>
          <w:rFonts w:ascii="Arial" w:hAnsi="Arial" w:cs="Arial"/>
        </w:rPr>
      </w:pPr>
      <w:r>
        <w:t>This resource shall support the resource URI variables defined in table </w:t>
      </w:r>
      <w:r w:rsidR="0043141E">
        <w:t>5.1</w:t>
      </w:r>
      <w:r>
        <w:t>.3.2.2-1</w:t>
      </w:r>
      <w:r>
        <w:rPr>
          <w:rFonts w:ascii="Arial" w:hAnsi="Arial" w:cs="Arial"/>
        </w:rPr>
        <w:t>.</w:t>
      </w:r>
    </w:p>
    <w:p w:rsidR="00EE1E84" w:rsidRDefault="00EE1E84" w:rsidP="00EE1E84">
      <w:pPr>
        <w:pStyle w:val="TH"/>
        <w:rPr>
          <w:rFonts w:cs="Arial"/>
        </w:rPr>
      </w:pPr>
      <w:r>
        <w:t>Table </w:t>
      </w:r>
      <w:r w:rsidR="0043141E">
        <w:t>5.1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E1E84" w:rsidRPr="0016361A" w:rsidRDefault="00EE1E84" w:rsidP="00EE1E8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pPr>
            <w:r w:rsidRPr="0016361A">
              <w:t>Definition</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w:t>
            </w:r>
            <w:r w:rsidRPr="0016361A">
              <w:rPr>
                <w:lang w:val="en-US" w:eastAsia="zh-CN"/>
              </w:rPr>
              <w:t> </w:t>
            </w:r>
            <w:r w:rsidR="0043141E">
              <w:t>5.1</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 </w:t>
            </w:r>
            <w:r w:rsidR="0043141E">
              <w:t>5.1</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E1E84" w:rsidRPr="0016361A" w:rsidRDefault="00EE1E84" w:rsidP="00EE1E84">
            <w:pPr>
              <w:pStyle w:val="TAL"/>
            </w:pPr>
            <w:r w:rsidRPr="0016361A">
              <w:t>&lt;definition&gt;</w:t>
            </w:r>
          </w:p>
        </w:tc>
      </w:tr>
    </w:tbl>
    <w:p w:rsidR="00EE1E84" w:rsidRPr="00384E92" w:rsidRDefault="00EE1E84" w:rsidP="00EE1E84">
      <w:pPr>
        <w:pStyle w:val="Guidance"/>
      </w:pPr>
    </w:p>
    <w:p w:rsidR="00EE1E84" w:rsidRDefault="0043141E" w:rsidP="00EE1E84">
      <w:pPr>
        <w:pStyle w:val="5"/>
      </w:pPr>
      <w:bookmarkStart w:id="116" w:name="_Toc72766448"/>
      <w:bookmarkStart w:id="117" w:name="_Toc72767015"/>
      <w:r>
        <w:t>5.1</w:t>
      </w:r>
      <w:r w:rsidR="00EE1E84">
        <w:t>.3.2.3</w:t>
      </w:r>
      <w:r w:rsidR="00EE1E84">
        <w:tab/>
        <w:t>Resource Standard Methods</w:t>
      </w:r>
      <w:bookmarkEnd w:id="116"/>
      <w:bookmarkEnd w:id="117"/>
    </w:p>
    <w:p w:rsidR="00EE1E84" w:rsidRDefault="00EE1E84" w:rsidP="00EE1E84">
      <w:pPr>
        <w:pStyle w:val="Guidance"/>
      </w:pPr>
      <w:r>
        <w:t>The following clauses will specify the standard methods supported by the resource.</w:t>
      </w:r>
    </w:p>
    <w:p w:rsidR="00EE1E84" w:rsidRDefault="00EE1E84" w:rsidP="00EE1E8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EE1E84" w:rsidRPr="00384E92" w:rsidRDefault="0043141E" w:rsidP="00EE1E84">
      <w:pPr>
        <w:pStyle w:val="6"/>
      </w:pPr>
      <w:bookmarkStart w:id="118" w:name="_Toc72766449"/>
      <w:bookmarkStart w:id="119" w:name="_Toc72767016"/>
      <w:r>
        <w:t>5.1</w:t>
      </w:r>
      <w:r w:rsidR="00EE1E84">
        <w:t>.3.2.3</w:t>
      </w:r>
      <w:r w:rsidR="00EE1E84" w:rsidRPr="00384E92">
        <w:t>.1</w:t>
      </w:r>
      <w:r w:rsidR="00EE1E84" w:rsidRPr="00384E92">
        <w:tab/>
      </w:r>
      <w:r w:rsidR="00EE1E84">
        <w:t>&lt; method 1 &gt;</w:t>
      </w:r>
      <w:bookmarkEnd w:id="118"/>
      <w:bookmarkEnd w:id="119"/>
    </w:p>
    <w:p w:rsidR="00EE1E84" w:rsidRDefault="00EE1E84" w:rsidP="00EE1E84">
      <w:pPr>
        <w:pStyle w:val="Guidance"/>
      </w:pPr>
      <w:r>
        <w:t>This clause will specify the meaning of the method applied on the resource.</w:t>
      </w:r>
    </w:p>
    <w:p w:rsidR="00EE1E84" w:rsidRDefault="00EE1E84" w:rsidP="00EE1E84">
      <w:r>
        <w:t xml:space="preserve">This method shall support the URI query parameters specified in table </w:t>
      </w:r>
      <w:r w:rsidR="0043141E">
        <w:t>5.1</w:t>
      </w:r>
      <w:r>
        <w:t>.3.2.3.1-1.</w:t>
      </w:r>
    </w:p>
    <w:p w:rsidR="00EE1E84" w:rsidRPr="00384E92" w:rsidRDefault="00EE1E84" w:rsidP="00EE1E84">
      <w:pPr>
        <w:pStyle w:val="TH"/>
        <w:rPr>
          <w:rFonts w:cs="Arial"/>
        </w:rPr>
      </w:pPr>
      <w:r w:rsidRPr="00384E92">
        <w:t xml:space="preserve">Table </w:t>
      </w:r>
      <w:r w:rsidR="0043141E">
        <w:t>5.1</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tc>
      </w:tr>
    </w:tbl>
    <w:p w:rsidR="00EE1E84" w:rsidRDefault="00EE1E84" w:rsidP="00EE1E84">
      <w:pPr>
        <w:pStyle w:val="Guidance"/>
      </w:pPr>
    </w:p>
    <w:p w:rsidR="00EE1E84" w:rsidRPr="00384E92" w:rsidRDefault="00EE1E84" w:rsidP="00EE1E84">
      <w:r>
        <w:t xml:space="preserve">This method shall support the request data structures specified in table </w:t>
      </w:r>
      <w:r w:rsidR="0043141E">
        <w:t>5.1</w:t>
      </w:r>
      <w:r>
        <w:t xml:space="preserve">.3.2.3.1-2 and the response data structures and response codes specified in table </w:t>
      </w:r>
      <w:r w:rsidR="0043141E">
        <w:t>5.1</w:t>
      </w:r>
      <w:r>
        <w:t>.3.2.3.1-3.</w:t>
      </w:r>
    </w:p>
    <w:p w:rsidR="00EE1E84" w:rsidRPr="001769FF" w:rsidRDefault="00EE1E84" w:rsidP="00EE1E84">
      <w:pPr>
        <w:pStyle w:val="TH"/>
      </w:pPr>
      <w:r w:rsidRPr="001769FF">
        <w:t xml:space="preserve">Table </w:t>
      </w:r>
      <w:r w:rsidR="0043141E">
        <w:t>5.1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&lt;method 1&gt; method listed in Table </w:t>
            </w:r>
            <w:r w:rsidR="0043141E">
              <w:t>5.1</w:t>
            </w:r>
            <w:r w:rsidRPr="0016361A">
              <w:t>.7.1-1 of 3GPP TS 29.500 [4] also apply.</w:t>
            </w:r>
          </w:p>
        </w:tc>
      </w:tr>
    </w:tbl>
    <w:p w:rsidR="00EE1E84" w:rsidRDefault="00EE1E84" w:rsidP="00EE1E84"/>
    <w:p w:rsidR="00EE1E84" w:rsidRPr="00A04126" w:rsidRDefault="00EE1E84" w:rsidP="00EE1E84">
      <w:pPr>
        <w:pStyle w:val="TH"/>
        <w:rPr>
          <w:rFonts w:cs="Arial"/>
        </w:rPr>
      </w:pPr>
      <w:r w:rsidRPr="00A04126">
        <w:lastRenderedPageBreak/>
        <w:t xml:space="preserve">Table </w:t>
      </w:r>
      <w:r w:rsidR="0043141E">
        <w:t>5.1</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E1E84" w:rsidRPr="00B54FF5" w:rsidTr="00EE1E8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rPr>
          <w:rFonts w:cs="Arial"/>
        </w:rPr>
      </w:pPr>
      <w:r w:rsidRPr="00A04126">
        <w:t xml:space="preserve">Table </w:t>
      </w:r>
      <w:r w:rsidR="0043141E">
        <w:t>5.1</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E1E84" w:rsidRPr="00B54FF5" w:rsidTr="00EE1E8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p>
          <w:p w:rsidR="00EE1E84" w:rsidRPr="0016361A" w:rsidRDefault="00EE1E84" w:rsidP="00EE1E84">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pPr>
      <w:r w:rsidRPr="00A04126">
        <w:t xml:space="preserve">Table </w:t>
      </w:r>
      <w:r w:rsidR="0043141E">
        <w:t>5.1</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E1E84" w:rsidRPr="00B54FF5" w:rsidTr="00EE1E84">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E1E84" w:rsidRPr="0016361A" w:rsidRDefault="00EE1E84" w:rsidP="00EE1E84">
            <w:pPr>
              <w:pStyle w:val="TAL"/>
            </w:pPr>
            <w:r w:rsidRPr="0016361A">
              <w:t>&lt;link name&gt;</w:t>
            </w:r>
          </w:p>
          <w:p w:rsidR="00EE1E84" w:rsidRPr="0016361A" w:rsidRDefault="00EE1E84" w:rsidP="00EE1E84">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&lt;resource 1&gt;</w:t>
            </w:r>
          </w:p>
          <w:p w:rsidR="00EE1E84" w:rsidRPr="0016361A" w:rsidRDefault="00EE1E84" w:rsidP="00EE1E84">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pPr>
            <w:r w:rsidRPr="0016361A">
              <w:t>&lt;method 1&gt;</w:t>
            </w:r>
          </w:p>
          <w:p w:rsidR="00EE1E84" w:rsidRPr="0016361A" w:rsidRDefault="00EE1E84" w:rsidP="00EE1E84">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&lt;parameter&gt;</w:t>
            </w:r>
          </w:p>
          <w:p w:rsidR="00EE1E84" w:rsidRPr="0016361A" w:rsidRDefault="00EE1E84" w:rsidP="00EE1E84">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E1E84" w:rsidRPr="0016361A" w:rsidRDefault="00EE1E84" w:rsidP="00EE1E84">
            <w:pPr>
              <w:pStyle w:val="TAL"/>
            </w:pPr>
            <w:r w:rsidRPr="0016361A">
              <w:t>&lt;description of the link&gt;</w:t>
            </w:r>
          </w:p>
        </w:tc>
      </w:tr>
    </w:tbl>
    <w:p w:rsidR="00EE1E84" w:rsidRPr="00A04126" w:rsidRDefault="00EE1E84" w:rsidP="00EE1E84"/>
    <w:p w:rsidR="00EE1E84" w:rsidRPr="00384E92" w:rsidRDefault="00EE1E84" w:rsidP="00EE1E84"/>
    <w:p w:rsidR="00EE1E84" w:rsidRPr="00384E92" w:rsidRDefault="0043141E" w:rsidP="00EE1E84">
      <w:pPr>
        <w:pStyle w:val="6"/>
      </w:pPr>
      <w:bookmarkStart w:id="120" w:name="_Toc72766450"/>
      <w:bookmarkStart w:id="121" w:name="_Toc72767017"/>
      <w:r>
        <w:t>5.1</w:t>
      </w:r>
      <w:r w:rsidR="00EE1E84">
        <w:t>.3.2.3</w:t>
      </w:r>
      <w:r w:rsidR="00EE1E84" w:rsidRPr="00384E92">
        <w:t>.</w:t>
      </w:r>
      <w:r w:rsidR="00EE1E84">
        <w:t>2</w:t>
      </w:r>
      <w:r w:rsidR="00EE1E84" w:rsidRPr="00384E92">
        <w:tab/>
      </w:r>
      <w:r w:rsidR="00EE1E84">
        <w:t>&lt; method 2 &gt;</w:t>
      </w:r>
      <w:bookmarkEnd w:id="120"/>
      <w:bookmarkEnd w:id="121"/>
    </w:p>
    <w:p w:rsidR="00EE1E84" w:rsidRPr="00384E92" w:rsidRDefault="00EE1E84" w:rsidP="00EE1E84">
      <w:pPr>
        <w:pStyle w:val="Guidance"/>
      </w:pPr>
      <w:r>
        <w:t xml:space="preserve">And so on if there are more than two methods supported by the resource. Same structure as in clause </w:t>
      </w:r>
      <w:r w:rsidR="0043141E">
        <w:t>5.1</w:t>
      </w:r>
      <w:r>
        <w:t>.3.2.3.1.</w:t>
      </w:r>
    </w:p>
    <w:p w:rsidR="00EE1E84" w:rsidRDefault="0043141E" w:rsidP="00EE1E84">
      <w:pPr>
        <w:pStyle w:val="5"/>
      </w:pPr>
      <w:bookmarkStart w:id="122" w:name="_Toc72766451"/>
      <w:bookmarkStart w:id="123" w:name="_Toc72767018"/>
      <w:r>
        <w:t>5.1</w:t>
      </w:r>
      <w:r w:rsidR="00EE1E84">
        <w:t>.3.2.4</w:t>
      </w:r>
      <w:r w:rsidR="00EE1E84">
        <w:tab/>
        <w:t>Resource Custom Operations</w:t>
      </w:r>
      <w:bookmarkEnd w:id="122"/>
      <w:bookmarkEnd w:id="123"/>
    </w:p>
    <w:p w:rsidR="00EE1E84" w:rsidRDefault="00EE1E84" w:rsidP="00EE1E84">
      <w:pPr>
        <w:pStyle w:val="Guidance"/>
      </w:pPr>
      <w:r>
        <w:t>The following clauses will specify the custom operations supported by the resource.</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Pr="00384E92" w:rsidRDefault="0043141E" w:rsidP="00EE1E84">
      <w:pPr>
        <w:pStyle w:val="6"/>
        <w:ind w:left="0" w:firstLine="0"/>
      </w:pPr>
      <w:bookmarkStart w:id="124" w:name="_Toc72766452"/>
      <w:bookmarkStart w:id="125" w:name="_Toc72767019"/>
      <w:r>
        <w:t>5.1</w:t>
      </w:r>
      <w:r w:rsidR="00EE1E84">
        <w:t>.3.2.4</w:t>
      </w:r>
      <w:r w:rsidR="00EE1E84" w:rsidRPr="00384E92">
        <w:t>.1</w:t>
      </w:r>
      <w:r w:rsidR="00EE1E84" w:rsidRPr="00384E92">
        <w:tab/>
      </w:r>
      <w:r w:rsidR="00EE1E84">
        <w:t>Overview</w:t>
      </w:r>
      <w:bookmarkEnd w:id="124"/>
      <w:bookmarkEnd w:id="125"/>
    </w:p>
    <w:p w:rsidR="00EE1E84" w:rsidRPr="00384E92" w:rsidRDefault="00EE1E84" w:rsidP="00EE1E84">
      <w:pPr>
        <w:pStyle w:val="TH"/>
      </w:pPr>
      <w:r w:rsidRPr="00384E92">
        <w:t xml:space="preserve">Table </w:t>
      </w:r>
      <w:r w:rsidR="0043141E">
        <w:t>5.1</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79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7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Pr="00384E92" w:rsidRDefault="0043141E" w:rsidP="00EE1E84">
      <w:pPr>
        <w:pStyle w:val="6"/>
        <w:ind w:left="0" w:firstLine="0"/>
      </w:pPr>
      <w:bookmarkStart w:id="126" w:name="_Toc72766453"/>
      <w:bookmarkStart w:id="127" w:name="_Toc72767020"/>
      <w:r>
        <w:t>5.1</w:t>
      </w:r>
      <w:r w:rsidR="00EE1E84">
        <w:t>.3.2.4</w:t>
      </w:r>
      <w:r w:rsidR="00EE1E84" w:rsidRPr="00384E92">
        <w:t>.</w:t>
      </w:r>
      <w:r w:rsidR="00EE1E84">
        <w:t>2</w:t>
      </w:r>
      <w:r w:rsidR="00EE1E84" w:rsidRPr="00384E92">
        <w:tab/>
      </w:r>
      <w:r w:rsidR="00EE1E84">
        <w:t>Operation: &lt; operation 1 &gt;</w:t>
      </w:r>
      <w:bookmarkEnd w:id="126"/>
      <w:bookmarkEnd w:id="127"/>
    </w:p>
    <w:p w:rsidR="00EE1E84" w:rsidRDefault="00EE1E84" w:rsidP="00EE1E84">
      <w:pPr>
        <w:pStyle w:val="Guidance"/>
      </w:pPr>
      <w:r>
        <w:t>This clause will specify the meaning of the operation applied on the resource.</w:t>
      </w:r>
    </w:p>
    <w:p w:rsidR="00EE1E84" w:rsidRDefault="0043141E" w:rsidP="00EE1E84">
      <w:pPr>
        <w:pStyle w:val="7"/>
      </w:pPr>
      <w:bookmarkStart w:id="128" w:name="_Toc72766454"/>
      <w:bookmarkStart w:id="129" w:name="_Toc72767021"/>
      <w:r>
        <w:t>5.1</w:t>
      </w:r>
      <w:r w:rsidR="00EE1E84">
        <w:t>.3.2.4.2.1</w:t>
      </w:r>
      <w:r w:rsidR="00EE1E84">
        <w:tab/>
        <w:t>Description</w:t>
      </w:r>
      <w:bookmarkEnd w:id="128"/>
      <w:bookmarkEnd w:id="129"/>
    </w:p>
    <w:p w:rsidR="00EE1E84" w:rsidRPr="00384E92" w:rsidRDefault="00EE1E84" w:rsidP="00EE1E84">
      <w:pPr>
        <w:pStyle w:val="Guidance"/>
      </w:pPr>
      <w:r>
        <w:t>This sublause will describe the custom operation and what it is used for, and the custom operation's URI.</w:t>
      </w:r>
    </w:p>
    <w:p w:rsidR="00EE1E84" w:rsidRDefault="0043141E" w:rsidP="00EE1E84">
      <w:pPr>
        <w:pStyle w:val="7"/>
      </w:pPr>
      <w:bookmarkStart w:id="130" w:name="_Toc72766455"/>
      <w:bookmarkStart w:id="131" w:name="_Toc72767022"/>
      <w:r>
        <w:lastRenderedPageBreak/>
        <w:t>5.1</w:t>
      </w:r>
      <w:r w:rsidR="00EE1E84">
        <w:t>.3.2.4.2.2</w:t>
      </w:r>
      <w:r w:rsidR="00EE1E84">
        <w:tab/>
        <w:t>Operation Definition</w:t>
      </w:r>
      <w:bookmarkEnd w:id="130"/>
      <w:bookmarkEnd w:id="131"/>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 xml:space="preserve">This operation shall support the request data structures specified in table </w:t>
      </w:r>
      <w:r w:rsidR="0043141E">
        <w:t>5.1</w:t>
      </w:r>
      <w:r>
        <w:t xml:space="preserve">.3.2.4.2.2-1 and the response data structure and response codes specified in table </w:t>
      </w:r>
      <w:r w:rsidR="0043141E">
        <w:t>5.1</w:t>
      </w:r>
      <w:r>
        <w:t>.3.2.4.2.2-2.</w:t>
      </w:r>
    </w:p>
    <w:p w:rsidR="00EE1E84" w:rsidRPr="001769FF" w:rsidRDefault="00EE1E84" w:rsidP="00EE1E84">
      <w:pPr>
        <w:pStyle w:val="TH"/>
      </w:pPr>
      <w:r w:rsidRPr="001769FF">
        <w:t xml:space="preserve">Table </w:t>
      </w:r>
      <w:r w:rsidR="0043141E">
        <w:t>5.1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&lt;e.g. POST&gt; method listed in Table </w:t>
            </w:r>
            <w:r w:rsidR="0043141E">
              <w:t>5.1</w:t>
            </w:r>
            <w:r w:rsidRPr="0016361A">
              <w:t>.7.1-1 of 3GPP TS 29.500 [4] also apply.</w:t>
            </w:r>
          </w:p>
        </w:tc>
      </w:tr>
    </w:tbl>
    <w:p w:rsidR="00EE1E84" w:rsidRPr="00384E92" w:rsidRDefault="00EE1E84" w:rsidP="00EE1E84"/>
    <w:p w:rsidR="00EE1E84" w:rsidRPr="00384E92" w:rsidRDefault="0043141E" w:rsidP="00EE1E84">
      <w:pPr>
        <w:pStyle w:val="6"/>
      </w:pPr>
      <w:bookmarkStart w:id="132" w:name="_Toc72766456"/>
      <w:bookmarkStart w:id="133" w:name="_Toc72767023"/>
      <w:r>
        <w:t>5.1</w:t>
      </w:r>
      <w:r w:rsidR="00EE1E84">
        <w:t>.3.2.4</w:t>
      </w:r>
      <w:r w:rsidR="00EE1E84" w:rsidRPr="00384E92">
        <w:t>.</w:t>
      </w:r>
      <w:r w:rsidR="00EE1E84">
        <w:t>3</w:t>
      </w:r>
      <w:r w:rsidR="00EE1E84" w:rsidRPr="00384E92">
        <w:tab/>
      </w:r>
      <w:r w:rsidR="00EE1E84">
        <w:t>Operation: &lt; operation 2 &gt;</w:t>
      </w:r>
      <w:bookmarkEnd w:id="132"/>
      <w:bookmarkEnd w:id="133"/>
    </w:p>
    <w:p w:rsidR="00EE1E84" w:rsidRDefault="00EE1E84" w:rsidP="00EE1E84">
      <w:pPr>
        <w:pStyle w:val="Guidance"/>
      </w:pPr>
      <w:r>
        <w:t xml:space="preserve">And so on if there are more than two operations supported by the resource. Same structure as in clause </w:t>
      </w:r>
      <w:r w:rsidR="0043141E">
        <w:t>5.1</w:t>
      </w:r>
      <w:r>
        <w:t>.3.2.4.1.</w:t>
      </w:r>
    </w:p>
    <w:p w:rsidR="00EE1E84" w:rsidRDefault="0043141E" w:rsidP="00EE1E84">
      <w:pPr>
        <w:pStyle w:val="4"/>
      </w:pPr>
      <w:bookmarkStart w:id="134" w:name="_Toc72766457"/>
      <w:bookmarkStart w:id="135" w:name="_Toc72767024"/>
      <w:r>
        <w:t>5.1</w:t>
      </w:r>
      <w:r w:rsidR="00EE1E84">
        <w:t>.3.3</w:t>
      </w:r>
      <w:r w:rsidR="00EE1E84">
        <w:tab/>
        <w:t>Resource: &lt;resource 2&gt;</w:t>
      </w:r>
      <w:bookmarkEnd w:id="134"/>
      <w:bookmarkEnd w:id="135"/>
    </w:p>
    <w:p w:rsidR="00EE1E84" w:rsidRPr="00384E92" w:rsidRDefault="00EE1E84" w:rsidP="00EE1E84">
      <w:pPr>
        <w:pStyle w:val="Guidance"/>
      </w:pPr>
      <w:r>
        <w:t xml:space="preserve">And so on if there are more than two resources supported by the service. Same structure as in clause </w:t>
      </w:r>
      <w:r w:rsidR="0043141E">
        <w:t>5.1</w:t>
      </w:r>
      <w:r>
        <w:t>.3.2.</w:t>
      </w:r>
    </w:p>
    <w:p w:rsidR="00EE1E84" w:rsidRDefault="0043141E" w:rsidP="00EE1E84">
      <w:pPr>
        <w:pStyle w:val="3"/>
      </w:pPr>
      <w:bookmarkStart w:id="136" w:name="_Toc72766458"/>
      <w:bookmarkStart w:id="137" w:name="_Toc72767025"/>
      <w:r>
        <w:t>5.1</w:t>
      </w:r>
      <w:r w:rsidR="00EE1E84">
        <w:t>.4</w:t>
      </w:r>
      <w:r w:rsidR="00EE1E84">
        <w:tab/>
        <w:t>Custom Operations without associated resources</w:t>
      </w:r>
      <w:bookmarkEnd w:id="136"/>
      <w:bookmarkEnd w:id="137"/>
    </w:p>
    <w:p w:rsidR="00EE1E84" w:rsidRPr="000A7435" w:rsidRDefault="0043141E" w:rsidP="00EE1E84">
      <w:pPr>
        <w:pStyle w:val="4"/>
      </w:pPr>
      <w:bookmarkStart w:id="138" w:name="_Toc72766459"/>
      <w:bookmarkStart w:id="139" w:name="_Toc72767026"/>
      <w:r>
        <w:t>5.1</w:t>
      </w:r>
      <w:r w:rsidR="00EE1E84">
        <w:t>.4.1</w:t>
      </w:r>
      <w:r w:rsidR="00EE1E84">
        <w:tab/>
        <w:t>Overview</w:t>
      </w:r>
      <w:bookmarkEnd w:id="138"/>
      <w:bookmarkEnd w:id="139"/>
    </w:p>
    <w:p w:rsidR="00EE1E84" w:rsidRDefault="00EE1E84" w:rsidP="00EE1E84">
      <w:pPr>
        <w:pStyle w:val="Guidance"/>
      </w:pPr>
      <w:r>
        <w:t>This clause will specify custom operations without any associated resource (i.e. RPC) supported by this API.</w:t>
      </w:r>
    </w:p>
    <w:p w:rsidR="00EE1E84" w:rsidRPr="00384E92" w:rsidRDefault="00EE1E84" w:rsidP="00EE1E84">
      <w:pPr>
        <w:pStyle w:val="TH"/>
      </w:pPr>
      <w:r w:rsidRPr="00384E92">
        <w:t xml:space="preserve">Table </w:t>
      </w:r>
      <w:r w:rsidR="0043141E">
        <w:t>5.1</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851"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96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185"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Pr="00384E92" w:rsidRDefault="00EE1E84" w:rsidP="00EE1E84">
      <w:pPr>
        <w:pStyle w:val="Guidance"/>
      </w:pPr>
    </w:p>
    <w:p w:rsidR="00EE1E84" w:rsidRDefault="0043141E" w:rsidP="00EE1E84">
      <w:pPr>
        <w:pStyle w:val="4"/>
      </w:pPr>
      <w:bookmarkStart w:id="140" w:name="_Toc72766460"/>
      <w:bookmarkStart w:id="141" w:name="_Toc72767027"/>
      <w:r>
        <w:t>5.1</w:t>
      </w:r>
      <w:r w:rsidR="00EE1E84">
        <w:t>.4.2</w:t>
      </w:r>
      <w:r w:rsidR="00EE1E84">
        <w:tab/>
        <w:t>Operation: &lt;operation 1&gt;</w:t>
      </w:r>
      <w:bookmarkEnd w:id="140"/>
      <w:bookmarkEnd w:id="141"/>
    </w:p>
    <w:p w:rsidR="00EE1E84" w:rsidRDefault="00EE1E84" w:rsidP="00EE1E84">
      <w:pPr>
        <w:pStyle w:val="Guidance"/>
      </w:pPr>
      <w:r>
        <w:t>Where &lt;operation 1&gt; is to be replaced by the name of the custom operation, e.g.</w:t>
      </w:r>
      <w:r w:rsidRPr="00662956">
        <w:t xml:space="preserve"> </w:t>
      </w:r>
      <w:r>
        <w:t>Authentication_Information_Request.</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Default="0043141E" w:rsidP="00EE1E84">
      <w:pPr>
        <w:pStyle w:val="5"/>
      </w:pPr>
      <w:bookmarkStart w:id="142" w:name="_Toc72766461"/>
      <w:bookmarkStart w:id="143" w:name="_Toc72767028"/>
      <w:r>
        <w:lastRenderedPageBreak/>
        <w:t>5.1</w:t>
      </w:r>
      <w:r w:rsidR="00EE1E84">
        <w:t>.4.2.1</w:t>
      </w:r>
      <w:r w:rsidR="00EE1E84">
        <w:tab/>
        <w:t>Description</w:t>
      </w:r>
      <w:bookmarkEnd w:id="142"/>
      <w:bookmarkEnd w:id="143"/>
    </w:p>
    <w:p w:rsidR="00EE1E84" w:rsidRPr="00384E92" w:rsidRDefault="00EE1E84" w:rsidP="00EE1E84">
      <w:pPr>
        <w:pStyle w:val="Guidance"/>
      </w:pPr>
      <w:r>
        <w:t>This sublause will describe the custom operation and what it is used for, and the custom operation's URI.</w:t>
      </w:r>
    </w:p>
    <w:p w:rsidR="00EE1E84" w:rsidRDefault="0043141E" w:rsidP="00EE1E84">
      <w:pPr>
        <w:pStyle w:val="5"/>
      </w:pPr>
      <w:bookmarkStart w:id="144" w:name="_Toc72766462"/>
      <w:bookmarkStart w:id="145" w:name="_Toc72767029"/>
      <w:r>
        <w:t>5.1</w:t>
      </w:r>
      <w:r w:rsidR="00EE1E84">
        <w:t>.4.2.2</w:t>
      </w:r>
      <w:r w:rsidR="00EE1E84">
        <w:tab/>
        <w:t>Operation Definition</w:t>
      </w:r>
      <w:bookmarkEnd w:id="144"/>
      <w:bookmarkEnd w:id="145"/>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 xml:space="preserve">This operation shall support the response data structures and response codes specified in tables </w:t>
      </w:r>
      <w:r w:rsidR="0043141E">
        <w:t>5.1</w:t>
      </w:r>
      <w:r>
        <w:t xml:space="preserve">.4.2.2-1 and </w:t>
      </w:r>
      <w:r w:rsidR="0043141E">
        <w:t>5.1</w:t>
      </w:r>
      <w:r>
        <w:t>.4.2.2-2.</w:t>
      </w:r>
    </w:p>
    <w:p w:rsidR="00EE1E84" w:rsidRPr="001769FF" w:rsidRDefault="00EE1E84" w:rsidP="00EE1E84">
      <w:pPr>
        <w:pStyle w:val="TH"/>
      </w:pPr>
      <w:r w:rsidRPr="001769FF">
        <w:t xml:space="preserve">Table </w:t>
      </w:r>
      <w:r w:rsidR="0043141E">
        <w:t>5.1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&lt;e.g. POST&gt; method listed in Table </w:t>
            </w:r>
            <w:r w:rsidR="0043141E">
              <w:t>5.1</w:t>
            </w:r>
            <w:r w:rsidRPr="0016361A">
              <w:t>.7.1-1 of 3GPP TS 29.500 [4] also apply.</w:t>
            </w:r>
          </w:p>
        </w:tc>
      </w:tr>
    </w:tbl>
    <w:p w:rsidR="00EE1E84" w:rsidRPr="00384E92" w:rsidRDefault="00EE1E84" w:rsidP="00EE1E84"/>
    <w:p w:rsidR="00EE1E84" w:rsidRDefault="0043141E" w:rsidP="00EE1E84">
      <w:pPr>
        <w:pStyle w:val="4"/>
      </w:pPr>
      <w:bookmarkStart w:id="146" w:name="_Toc72766463"/>
      <w:bookmarkStart w:id="147" w:name="_Toc72767030"/>
      <w:r>
        <w:t>5.1</w:t>
      </w:r>
      <w:r w:rsidR="00EE1E84">
        <w:t>.4.3</w:t>
      </w:r>
      <w:r w:rsidR="00EE1E84">
        <w:tab/>
        <w:t>Operation: &lt; operation 2&gt;</w:t>
      </w:r>
      <w:bookmarkEnd w:id="146"/>
      <w:bookmarkEnd w:id="147"/>
    </w:p>
    <w:p w:rsidR="00EE1E84" w:rsidRDefault="00EE1E84" w:rsidP="00EE1E84">
      <w:pPr>
        <w:pStyle w:val="Guidance"/>
      </w:pPr>
      <w:r>
        <w:t xml:space="preserve">And so on if there are more than one custom operations supported by the service. Same structure as in clause </w:t>
      </w:r>
      <w:r w:rsidR="0043141E">
        <w:t>5.1</w:t>
      </w:r>
      <w:r>
        <w:t>.4.2.</w:t>
      </w:r>
    </w:p>
    <w:p w:rsidR="00EE1E84" w:rsidRDefault="0043141E" w:rsidP="00EE1E84">
      <w:pPr>
        <w:pStyle w:val="3"/>
      </w:pPr>
      <w:bookmarkStart w:id="148" w:name="_Toc72766464"/>
      <w:bookmarkStart w:id="149" w:name="_Toc72767031"/>
      <w:r>
        <w:t>5.1.5</w:t>
      </w:r>
      <w:r w:rsidR="00EE1E84">
        <w:tab/>
        <w:t>Notifications</w:t>
      </w:r>
      <w:bookmarkEnd w:id="148"/>
      <w:bookmarkEnd w:id="149"/>
    </w:p>
    <w:p w:rsidR="00EE1E84" w:rsidRPr="000A7435" w:rsidRDefault="0043141E" w:rsidP="00EE1E84">
      <w:pPr>
        <w:pStyle w:val="4"/>
      </w:pPr>
      <w:bookmarkStart w:id="150" w:name="_Toc72766465"/>
      <w:bookmarkStart w:id="151" w:name="_Toc72767032"/>
      <w:r>
        <w:t>5.1.5</w:t>
      </w:r>
      <w:r w:rsidR="00EE1E84">
        <w:t>.1</w:t>
      </w:r>
      <w:r w:rsidR="00EE1E84">
        <w:tab/>
        <w:t>General</w:t>
      </w:r>
      <w:bookmarkEnd w:id="150"/>
      <w:bookmarkEnd w:id="151"/>
    </w:p>
    <w:p w:rsidR="00EE1E84" w:rsidRPr="00384E92" w:rsidRDefault="00EE1E84" w:rsidP="00EE1E8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E1E84" w:rsidRDefault="00EE1E84" w:rsidP="00EE1E8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E1E84" w:rsidRPr="00A04126" w:rsidRDefault="00EE1E84" w:rsidP="00EE1E84">
      <w:pPr>
        <w:pStyle w:val="TH"/>
      </w:pPr>
      <w:r w:rsidRPr="00A04126">
        <w:t xml:space="preserve">Table </w:t>
      </w:r>
      <w:r w:rsidR="0043141E">
        <w:t>5.1.5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E1E84" w:rsidRPr="00B54FF5" w:rsidTr="00EE1E84">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p w:rsidR="00EE1E84" w:rsidRPr="0016361A" w:rsidRDefault="00EE1E84" w:rsidP="00EE1E84">
            <w:pPr>
              <w:pStyle w:val="TAH"/>
            </w:pPr>
            <w:r w:rsidRPr="0016361A">
              <w:t>(service operation)</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r w:rsidRPr="0016361A">
              <w:rPr>
                <w:lang w:val="en-US"/>
              </w:rPr>
              <w:t>&lt;notification 1&gt;</w:t>
            </w:r>
          </w:p>
          <w:p w:rsidR="00EE1E84" w:rsidRPr="0016361A" w:rsidRDefault="00EE1E84" w:rsidP="00EE1E84">
            <w:pPr>
              <w:pStyle w:val="TAC"/>
              <w:rPr>
                <w:lang w:val="en-US"/>
              </w:rPr>
            </w:pPr>
            <w:r w:rsidRPr="0016361A">
              <w:rPr>
                <w:lang w:val="en-US"/>
              </w:rPr>
              <w:t>e.g. Status Change Notification</w:t>
            </w:r>
          </w:p>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r w:rsidRPr="0016361A">
              <w:rPr>
                <w:lang w:val="en-US"/>
              </w:rPr>
              <w:t xml:space="preserve">&lt; </w:t>
            </w:r>
            <w:r>
              <w:rPr>
                <w:lang w:val="en-US"/>
              </w:rPr>
              <w:t>Callback</w:t>
            </w:r>
            <w:r w:rsidRPr="0016361A">
              <w:rPr>
                <w:lang w:val="en-US"/>
              </w:rPr>
              <w:t xml:space="preserve"> URI &gt;</w:t>
            </w:r>
          </w:p>
          <w:p w:rsidR="00EE1E84" w:rsidRPr="0016361A" w:rsidDel="005E0502" w:rsidRDefault="00EE1E84" w:rsidP="00EE1E84">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p w:rsidR="00EE1E84" w:rsidRPr="0016361A" w:rsidRDefault="00EE1E84" w:rsidP="00EE1E84">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p w:rsidR="00EE1E84" w:rsidRPr="0016361A" w:rsidRDefault="00EE1E84" w:rsidP="00EE1E84">
            <w:pPr>
              <w:pStyle w:val="TAL"/>
              <w:rPr>
                <w:lang w:val="en-US"/>
              </w:rPr>
            </w:pPr>
            <w:r w:rsidRPr="0016361A">
              <w:rPr>
                <w:lang w:val="en-US"/>
              </w:rPr>
              <w:t xml:space="preserve">e.g. Notify Event </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tc>
      </w:tr>
    </w:tbl>
    <w:p w:rsidR="00EE1E84" w:rsidRPr="00986E88" w:rsidRDefault="00EE1E84" w:rsidP="00EE1E84">
      <w:pPr>
        <w:rPr>
          <w:noProof/>
        </w:rPr>
      </w:pPr>
    </w:p>
    <w:p w:rsidR="00EE1E84" w:rsidRDefault="0043141E" w:rsidP="00EE1E84">
      <w:pPr>
        <w:pStyle w:val="4"/>
      </w:pPr>
      <w:bookmarkStart w:id="152" w:name="_Toc72766466"/>
      <w:bookmarkStart w:id="153" w:name="_Toc72767033"/>
      <w:r>
        <w:lastRenderedPageBreak/>
        <w:t>5.1.5</w:t>
      </w:r>
      <w:r w:rsidR="00EE1E84">
        <w:t>.2</w:t>
      </w:r>
      <w:r w:rsidR="00EE1E84">
        <w:tab/>
        <w:t>&lt;notification 1&gt;</w:t>
      </w:r>
      <w:bookmarkEnd w:id="152"/>
      <w:bookmarkEnd w:id="153"/>
    </w:p>
    <w:p w:rsidR="00EE1E84" w:rsidRPr="00986E88" w:rsidRDefault="0043141E" w:rsidP="00EE1E84">
      <w:pPr>
        <w:pStyle w:val="5"/>
        <w:rPr>
          <w:noProof/>
        </w:rPr>
      </w:pPr>
      <w:bookmarkStart w:id="154" w:name="_Toc72766467"/>
      <w:bookmarkStart w:id="155" w:name="_Toc72767034"/>
      <w:r>
        <w:t>5.1.5</w:t>
      </w:r>
      <w:r w:rsidR="00EE1E84">
        <w:t>.2</w:t>
      </w:r>
      <w:r w:rsidR="00EE1E84" w:rsidRPr="00986E88">
        <w:rPr>
          <w:noProof/>
        </w:rPr>
        <w:t>.1</w:t>
      </w:r>
      <w:r w:rsidR="00EE1E84" w:rsidRPr="00986E88">
        <w:rPr>
          <w:noProof/>
        </w:rPr>
        <w:tab/>
        <w:t>Description</w:t>
      </w:r>
      <w:bookmarkEnd w:id="154"/>
      <w:bookmarkEnd w:id="155"/>
    </w:p>
    <w:p w:rsidR="00EE1E84" w:rsidRPr="00986E88" w:rsidRDefault="00EE1E84" w:rsidP="00EE1E8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E1E84" w:rsidRPr="00986E88" w:rsidRDefault="0043141E" w:rsidP="00EE1E84">
      <w:pPr>
        <w:pStyle w:val="5"/>
        <w:rPr>
          <w:noProof/>
        </w:rPr>
      </w:pPr>
      <w:bookmarkStart w:id="156" w:name="_Toc72766468"/>
      <w:bookmarkStart w:id="157" w:name="_Toc72767035"/>
      <w:r>
        <w:t>5.1.5</w:t>
      </w:r>
      <w:r w:rsidR="00EE1E84">
        <w:t>.2</w:t>
      </w:r>
      <w:r w:rsidR="00EE1E84" w:rsidRPr="00986E88">
        <w:rPr>
          <w:noProof/>
        </w:rPr>
        <w:t>.2</w:t>
      </w:r>
      <w:r w:rsidR="00EE1E84" w:rsidRPr="00986E88">
        <w:rPr>
          <w:noProof/>
        </w:rPr>
        <w:tab/>
        <w:t>Target URI</w:t>
      </w:r>
      <w:bookmarkEnd w:id="156"/>
      <w:bookmarkEnd w:id="157"/>
    </w:p>
    <w:p w:rsidR="00EE1E84" w:rsidRPr="00986E88" w:rsidRDefault="00EE1E84" w:rsidP="00EE1E8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43141E">
        <w:t>5.1.5</w:t>
      </w:r>
      <w:r>
        <w:t>.2</w:t>
      </w:r>
      <w:r w:rsidRPr="00986E88">
        <w:rPr>
          <w:noProof/>
        </w:rPr>
        <w:t>.2-1</w:t>
      </w:r>
      <w:r w:rsidRPr="00986E88">
        <w:rPr>
          <w:rFonts w:ascii="Arial" w:hAnsi="Arial" w:cs="Arial"/>
          <w:noProof/>
        </w:rPr>
        <w:t>.</w:t>
      </w:r>
    </w:p>
    <w:p w:rsidR="00EE1E84" w:rsidRPr="00986E88" w:rsidRDefault="00EE1E84" w:rsidP="00EE1E84">
      <w:pPr>
        <w:pStyle w:val="TH"/>
        <w:rPr>
          <w:rFonts w:cs="Arial"/>
          <w:noProof/>
        </w:rPr>
      </w:pPr>
      <w:r w:rsidRPr="00986E88">
        <w:rPr>
          <w:noProof/>
        </w:rPr>
        <w:t>Table </w:t>
      </w:r>
      <w:r w:rsidR="0043141E">
        <w:t>5.1.5</w:t>
      </w:r>
      <w:r>
        <w:t>.2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rPr>
                <w:noProof/>
              </w:rPr>
            </w:pPr>
            <w:r w:rsidRPr="0016361A">
              <w:rPr>
                <w:noProof/>
              </w:rPr>
              <w:t>Definition</w:t>
            </w:r>
          </w:p>
        </w:tc>
      </w:tr>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rPr>
                <w:noProof/>
              </w:rPr>
            </w:pPr>
            <w:r w:rsidRPr="0016361A">
              <w:rPr>
                <w:noProof/>
              </w:rPr>
              <w:t xml:space="preserve">String formatted as URI with the </w:t>
            </w:r>
            <w:r>
              <w:rPr>
                <w:noProof/>
              </w:rPr>
              <w:t>Callback</w:t>
            </w:r>
            <w:r w:rsidRPr="0016361A">
              <w:rPr>
                <w:noProof/>
              </w:rPr>
              <w:t xml:space="preserve"> Uri</w:t>
            </w:r>
          </w:p>
        </w:tc>
      </w:tr>
    </w:tbl>
    <w:p w:rsidR="00EE1E84" w:rsidRPr="00986E88" w:rsidRDefault="00EE1E84" w:rsidP="00EE1E84">
      <w:pPr>
        <w:rPr>
          <w:noProof/>
        </w:rPr>
      </w:pPr>
    </w:p>
    <w:p w:rsidR="00EE1E84" w:rsidRPr="00986E88" w:rsidRDefault="0043141E" w:rsidP="00EE1E84">
      <w:pPr>
        <w:pStyle w:val="5"/>
        <w:rPr>
          <w:noProof/>
        </w:rPr>
      </w:pPr>
      <w:bookmarkStart w:id="158" w:name="_Toc72766469"/>
      <w:bookmarkStart w:id="159" w:name="_Toc72767036"/>
      <w:r>
        <w:t>5.1.5</w:t>
      </w:r>
      <w:r w:rsidR="00EE1E84">
        <w:t>.2</w:t>
      </w:r>
      <w:r w:rsidR="00EE1E84" w:rsidRPr="00986E88">
        <w:rPr>
          <w:noProof/>
        </w:rPr>
        <w:t>.3</w:t>
      </w:r>
      <w:r w:rsidR="00EE1E84" w:rsidRPr="00986E88">
        <w:rPr>
          <w:noProof/>
        </w:rPr>
        <w:tab/>
        <w:t>Standard Methods</w:t>
      </w:r>
      <w:bookmarkEnd w:id="158"/>
      <w:bookmarkEnd w:id="159"/>
    </w:p>
    <w:p w:rsidR="00EE1E84" w:rsidRPr="00986E88" w:rsidRDefault="0043141E" w:rsidP="00EE1E84">
      <w:pPr>
        <w:pStyle w:val="6"/>
        <w:rPr>
          <w:noProof/>
        </w:rPr>
      </w:pPr>
      <w:bookmarkStart w:id="160" w:name="_Toc72766470"/>
      <w:bookmarkStart w:id="161" w:name="_Toc72767037"/>
      <w:r>
        <w:t>5.1.5</w:t>
      </w:r>
      <w:r w:rsidR="00EE1E84">
        <w:t>.2.3</w:t>
      </w:r>
      <w:r w:rsidR="00EE1E84" w:rsidRPr="00986E88">
        <w:rPr>
          <w:noProof/>
        </w:rPr>
        <w:t>.1</w:t>
      </w:r>
      <w:r w:rsidR="00EE1E84" w:rsidRPr="00986E88">
        <w:rPr>
          <w:noProof/>
        </w:rPr>
        <w:tab/>
        <w:t>POST</w:t>
      </w:r>
      <w:bookmarkEnd w:id="160"/>
      <w:bookmarkEnd w:id="161"/>
    </w:p>
    <w:p w:rsidR="00EE1E84" w:rsidRPr="00986E88" w:rsidRDefault="00EE1E84" w:rsidP="00EE1E84">
      <w:pPr>
        <w:rPr>
          <w:noProof/>
        </w:rPr>
      </w:pPr>
      <w:r w:rsidRPr="00986E88">
        <w:rPr>
          <w:noProof/>
        </w:rPr>
        <w:t>This method shall support the request data structures specified in table </w:t>
      </w:r>
      <w:r w:rsidR="0043141E">
        <w:t>5.1.5</w:t>
      </w:r>
      <w:r>
        <w:t>.2</w:t>
      </w:r>
      <w:r w:rsidRPr="00986E88">
        <w:rPr>
          <w:noProof/>
        </w:rPr>
        <w:t>.3.1-</w:t>
      </w:r>
      <w:r>
        <w:rPr>
          <w:noProof/>
        </w:rPr>
        <w:t>1</w:t>
      </w:r>
      <w:r w:rsidRPr="00986E88">
        <w:rPr>
          <w:noProof/>
        </w:rPr>
        <w:t xml:space="preserve"> and the response data structures and response codes specified in table </w:t>
      </w:r>
      <w:r w:rsidR="0043141E">
        <w:t>5.1.5</w:t>
      </w:r>
      <w:r>
        <w:t>.2</w:t>
      </w:r>
      <w:r w:rsidRPr="00986E88">
        <w:rPr>
          <w:noProof/>
        </w:rPr>
        <w:t>.3.1-</w:t>
      </w:r>
      <w:r>
        <w:rPr>
          <w:noProof/>
        </w:rPr>
        <w:t>1</w:t>
      </w:r>
      <w:r w:rsidRPr="00986E88">
        <w:rPr>
          <w:noProof/>
        </w:rPr>
        <w:t>.</w:t>
      </w:r>
    </w:p>
    <w:p w:rsidR="00EE1E84" w:rsidRPr="00986E88" w:rsidRDefault="00EE1E84" w:rsidP="00EE1E84">
      <w:pPr>
        <w:pStyle w:val="TH"/>
        <w:rPr>
          <w:noProof/>
        </w:rPr>
      </w:pPr>
      <w:r w:rsidRPr="00986E88">
        <w:rPr>
          <w:noProof/>
        </w:rPr>
        <w:t>Table </w:t>
      </w:r>
      <w:r w:rsidR="0043141E">
        <w:t>5.1.5</w:t>
      </w:r>
      <w:r>
        <w:t>.2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1E84" w:rsidRPr="00B54FF5" w:rsidTr="00EE1E8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&lt;only if applicable&gt;</w:t>
            </w:r>
          </w:p>
        </w:tc>
      </w:tr>
    </w:tbl>
    <w:p w:rsidR="00EE1E84" w:rsidRPr="00986E88" w:rsidRDefault="00EE1E84" w:rsidP="00EE1E84">
      <w:pPr>
        <w:rPr>
          <w:noProof/>
        </w:rPr>
      </w:pPr>
    </w:p>
    <w:p w:rsidR="00EE1E84" w:rsidRPr="00986E88" w:rsidRDefault="00EE1E84" w:rsidP="00EE1E84">
      <w:pPr>
        <w:pStyle w:val="TH"/>
        <w:rPr>
          <w:noProof/>
        </w:rPr>
      </w:pPr>
      <w:r w:rsidRPr="00986E88">
        <w:rPr>
          <w:noProof/>
        </w:rPr>
        <w:t>Table </w:t>
      </w:r>
      <w:r w:rsidR="0043141E">
        <w:t>5.1.5</w:t>
      </w:r>
      <w:r>
        <w:t>.2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1E84" w:rsidRPr="00B54FF5" w:rsidTr="00EE1E8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004"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rPr>
                <w:noProof/>
              </w:rPr>
            </w:pPr>
            <w:r w:rsidRPr="0016361A">
              <w:t>&lt;Meaning of the error case with additional statement regarding error handling&gt;</w:t>
            </w:r>
          </w:p>
        </w:tc>
      </w:tr>
      <w:tr w:rsidR="00EE1E84" w:rsidRPr="00B54FF5" w:rsidTr="00EE1E8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E1E84" w:rsidRPr="00986E88" w:rsidRDefault="00EE1E84" w:rsidP="00EE1E84">
      <w:pPr>
        <w:rPr>
          <w:noProof/>
        </w:rPr>
      </w:pPr>
    </w:p>
    <w:p w:rsidR="00EE1E84" w:rsidRDefault="0043141E" w:rsidP="00EE1E84">
      <w:pPr>
        <w:pStyle w:val="4"/>
      </w:pPr>
      <w:bookmarkStart w:id="162" w:name="_Toc72766471"/>
      <w:bookmarkStart w:id="163" w:name="_Toc72767038"/>
      <w:r>
        <w:t>5.1.5</w:t>
      </w:r>
      <w:r w:rsidR="00EE1E84">
        <w:t>.3</w:t>
      </w:r>
      <w:r w:rsidR="00EE1E84">
        <w:tab/>
        <w:t>&lt;notification 2&gt;</w:t>
      </w:r>
      <w:bookmarkEnd w:id="162"/>
      <w:bookmarkEnd w:id="163"/>
    </w:p>
    <w:p w:rsidR="00EE1E84" w:rsidRDefault="00EE1E84" w:rsidP="00EE1E84">
      <w:pPr>
        <w:pStyle w:val="Guidance"/>
      </w:pPr>
      <w:r>
        <w:t xml:space="preserve">And so on if there are more than one notifications supported by the service. Same structure as in clause </w:t>
      </w:r>
      <w:r w:rsidR="0043141E">
        <w:t>5.1.5</w:t>
      </w:r>
      <w:r>
        <w:t>.2.</w:t>
      </w:r>
    </w:p>
    <w:p w:rsidR="00EE1E84" w:rsidRDefault="0043141E" w:rsidP="00EE1E84">
      <w:pPr>
        <w:pStyle w:val="3"/>
      </w:pPr>
      <w:bookmarkStart w:id="164" w:name="_Toc72766472"/>
      <w:bookmarkStart w:id="165" w:name="_Toc72767039"/>
      <w:r>
        <w:t>5.1</w:t>
      </w:r>
      <w:r w:rsidR="00EE1E84">
        <w:t>.6</w:t>
      </w:r>
      <w:r w:rsidR="00EE1E84">
        <w:tab/>
        <w:t>Data Model</w:t>
      </w:r>
      <w:bookmarkEnd w:id="164"/>
      <w:bookmarkEnd w:id="165"/>
    </w:p>
    <w:p w:rsidR="00EE1E84" w:rsidRDefault="0043141E" w:rsidP="00EE1E84">
      <w:pPr>
        <w:pStyle w:val="4"/>
      </w:pPr>
      <w:bookmarkStart w:id="166" w:name="_Toc72766473"/>
      <w:bookmarkStart w:id="167" w:name="_Toc72767040"/>
      <w:r>
        <w:t>5.1</w:t>
      </w:r>
      <w:r w:rsidR="00EE1E84">
        <w:t>.6.1</w:t>
      </w:r>
      <w:r w:rsidR="00EE1E84">
        <w:tab/>
        <w:t>General</w:t>
      </w:r>
      <w:bookmarkEnd w:id="166"/>
      <w:bookmarkEnd w:id="167"/>
    </w:p>
    <w:p w:rsidR="00EE1E84" w:rsidRDefault="00EE1E84" w:rsidP="00EE1E84">
      <w:r>
        <w:t>This clause specifies the application data model supported by the API.</w:t>
      </w:r>
    </w:p>
    <w:p w:rsidR="00EE1E84" w:rsidRDefault="00EE1E84" w:rsidP="00EE1E84">
      <w:pPr>
        <w:pStyle w:val="Guidance"/>
      </w:pPr>
      <w:r>
        <w:t>Data types that may be common to multiple APIs (offered by the same or different NFs) should be specified in a new separate TS (similar approach as for TS 29.230 for Diameter AVPs).</w:t>
      </w:r>
    </w:p>
    <w:p w:rsidR="00EE1E84" w:rsidRDefault="00EE1E84" w:rsidP="00EE1E84">
      <w:r>
        <w:lastRenderedPageBreak/>
        <w:t>T</w:t>
      </w:r>
      <w:r w:rsidRPr="009C4D60">
        <w:t xml:space="preserve">able </w:t>
      </w:r>
      <w:r w:rsidR="0043141E">
        <w:t>5.1</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w:t>
      </w:r>
    </w:p>
    <w:p w:rsidR="00EE1E84" w:rsidRDefault="00EE1E84" w:rsidP="00EE1E84"/>
    <w:p w:rsidR="00EE1E84" w:rsidRPr="009C4D60" w:rsidRDefault="00EE1E84" w:rsidP="00EE1E84">
      <w:pPr>
        <w:pStyle w:val="TH"/>
      </w:pPr>
      <w:r w:rsidRPr="009C4D60">
        <w:t xml:space="preserve">Table </w:t>
      </w:r>
      <w:r w:rsidR="0043141E">
        <w:t>5.1</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EE1E84" w:rsidP="00EE1E84">
      <w:r>
        <w:t>T</w:t>
      </w:r>
      <w:r w:rsidRPr="009C4D60">
        <w:t xml:space="preserve">able </w:t>
      </w:r>
      <w:r w:rsidR="0043141E">
        <w:t>5.1</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EE1E84" w:rsidRPr="009C4D60" w:rsidRDefault="00EE1E84" w:rsidP="00EE1E84">
      <w:pPr>
        <w:pStyle w:val="TH"/>
      </w:pPr>
      <w:r w:rsidRPr="009C4D60">
        <w:t xml:space="preserve">Table </w:t>
      </w:r>
      <w:r w:rsidR="0043141E">
        <w:t>5.1</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43141E" w:rsidP="00EE1E84">
      <w:pPr>
        <w:pStyle w:val="4"/>
        <w:rPr>
          <w:lang w:val="en-US"/>
        </w:rPr>
      </w:pPr>
      <w:bookmarkStart w:id="168" w:name="_Toc72766474"/>
      <w:bookmarkStart w:id="169" w:name="_Toc72767041"/>
      <w:r>
        <w:rPr>
          <w:lang w:val="en-US"/>
        </w:rPr>
        <w:t>5.1</w:t>
      </w:r>
      <w:r w:rsidR="00EE1E84">
        <w:rPr>
          <w:lang w:val="en-US"/>
        </w:rPr>
        <w:t>.6</w:t>
      </w:r>
      <w:r w:rsidR="00EE1E84" w:rsidRPr="00445F4F">
        <w:rPr>
          <w:lang w:val="en-US"/>
        </w:rPr>
        <w:t>.2</w:t>
      </w:r>
      <w:r w:rsidR="00EE1E84" w:rsidRPr="00445F4F">
        <w:rPr>
          <w:lang w:val="en-US"/>
        </w:rPr>
        <w:tab/>
      </w:r>
      <w:r w:rsidR="00EE1E84">
        <w:rPr>
          <w:lang w:val="en-US"/>
        </w:rPr>
        <w:t>Structured</w:t>
      </w:r>
      <w:r w:rsidR="00EE1E84" w:rsidRPr="00445F4F">
        <w:rPr>
          <w:lang w:val="en-US"/>
        </w:rPr>
        <w:t xml:space="preserve"> </w:t>
      </w:r>
      <w:r w:rsidR="00EE1E84">
        <w:rPr>
          <w:lang w:val="en-US"/>
        </w:rPr>
        <w:t>d</w:t>
      </w:r>
      <w:r w:rsidR="00EE1E84" w:rsidRPr="00445F4F">
        <w:rPr>
          <w:lang w:val="en-US"/>
        </w:rPr>
        <w:t>ata types</w:t>
      </w:r>
      <w:bookmarkEnd w:id="168"/>
      <w:bookmarkEnd w:id="169"/>
    </w:p>
    <w:p w:rsidR="00EE1E84" w:rsidRPr="00BA4F07" w:rsidRDefault="00EE1E84" w:rsidP="00EE1E84">
      <w:pPr>
        <w:pStyle w:val="Guidance"/>
      </w:pPr>
      <w:r>
        <w:t>This clause will specify the structured data types.</w:t>
      </w:r>
    </w:p>
    <w:p w:rsidR="00EE1E84" w:rsidRDefault="0043141E" w:rsidP="00EE1E84">
      <w:pPr>
        <w:pStyle w:val="5"/>
      </w:pPr>
      <w:bookmarkStart w:id="170" w:name="_Toc72766475"/>
      <w:bookmarkStart w:id="171" w:name="_Toc72767042"/>
      <w:r>
        <w:t>5.1</w:t>
      </w:r>
      <w:r w:rsidR="00EE1E84">
        <w:t>.6.2.1</w:t>
      </w:r>
      <w:r w:rsidR="00EE1E84">
        <w:tab/>
        <w:t>Introduction</w:t>
      </w:r>
      <w:bookmarkEnd w:id="170"/>
      <w:bookmarkEnd w:id="171"/>
    </w:p>
    <w:p w:rsidR="00EE1E84" w:rsidRDefault="00EE1E84" w:rsidP="00EE1E84">
      <w:r>
        <w:t>This clause defines the structures to be used in resource representations.</w:t>
      </w:r>
    </w:p>
    <w:p w:rsidR="00EE1E84" w:rsidRDefault="0043141E" w:rsidP="00EE1E84">
      <w:pPr>
        <w:pStyle w:val="5"/>
      </w:pPr>
      <w:bookmarkStart w:id="172" w:name="_Toc72766476"/>
      <w:bookmarkStart w:id="173" w:name="_Toc72767043"/>
      <w:r>
        <w:t>5.1</w:t>
      </w:r>
      <w:r w:rsidR="00EE1E84">
        <w:t>.6.2.2</w:t>
      </w:r>
      <w:r w:rsidR="00EE1E84">
        <w:tab/>
        <w:t>Type: &lt;TypeName 1&gt;</w:t>
      </w:r>
      <w:bookmarkEnd w:id="172"/>
      <w:bookmarkEnd w:id="173"/>
    </w:p>
    <w:p w:rsidR="00EE1E84" w:rsidRPr="00F11739" w:rsidRDefault="00EE1E84" w:rsidP="00EE1E8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EE1E84" w:rsidRPr="00F11739" w:rsidRDefault="00EE1E84" w:rsidP="00EE1E8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EE1E84" w:rsidRPr="00F11739" w:rsidRDefault="00EE1E84" w:rsidP="00EE1E84">
      <w:pPr>
        <w:pStyle w:val="Guidance"/>
      </w:pPr>
      <w:r>
        <w:t>"</w:t>
      </w:r>
      <w:r w:rsidRPr="00F11739">
        <w:t>P</w:t>
      </w:r>
      <w:r>
        <w:t>"</w:t>
      </w:r>
      <w:r w:rsidRPr="00F11739">
        <w:t>: Presence condition of a data structure in request body. It shall be one of "M" (for Mandatory), "C" (for Conditional) and "O" (for Optional).</w:t>
      </w:r>
    </w:p>
    <w:p w:rsidR="00EE1E84" w:rsidRPr="00F11739" w:rsidRDefault="00EE1E84" w:rsidP="00EE1E8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E1E84" w:rsidRDefault="00EE1E84" w:rsidP="00EE1E84">
      <w:pPr>
        <w:pStyle w:val="Guidance"/>
      </w:pPr>
      <w:r>
        <w:t>"</w:t>
      </w:r>
      <w:r w:rsidRPr="00F11739">
        <w:t>Description</w:t>
      </w:r>
      <w:r>
        <w:t>"</w:t>
      </w:r>
      <w:r w:rsidRPr="00F11739">
        <w:t>: Describes the meaning and use of the attribute and may contain normative statements.</w:t>
      </w:r>
      <w:r w:rsidRPr="00384E92">
        <w:t>.</w:t>
      </w:r>
    </w:p>
    <w:p w:rsidR="00EE1E84" w:rsidRPr="00384E92" w:rsidRDefault="00EE1E84" w:rsidP="00EE1E8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EE1E84" w:rsidRDefault="00EE1E84" w:rsidP="00EE1E84">
      <w:pPr>
        <w:pStyle w:val="TH"/>
      </w:pPr>
      <w:r>
        <w:rPr>
          <w:noProof/>
        </w:rPr>
        <w:lastRenderedPageBreak/>
        <w:t>Table </w:t>
      </w:r>
      <w:r w:rsidR="0043141E">
        <w:t>5.1</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Pr>
        <w:pStyle w:val="Guidance"/>
        <w:rPr>
          <w:lang w:val="en-US"/>
        </w:rPr>
      </w:pPr>
    </w:p>
    <w:p w:rsidR="00EE1E84" w:rsidRDefault="0043141E" w:rsidP="00EE1E84">
      <w:pPr>
        <w:pStyle w:val="5"/>
      </w:pPr>
      <w:bookmarkStart w:id="174" w:name="_Toc72766477"/>
      <w:bookmarkStart w:id="175" w:name="_Toc72767044"/>
      <w:r>
        <w:t>5.1</w:t>
      </w:r>
      <w:r w:rsidR="00EE1E84">
        <w:t>.6.2.3</w:t>
      </w:r>
      <w:r w:rsidR="00EE1E84">
        <w:tab/>
        <w:t>Type: &lt;TypeName 2&gt;</w:t>
      </w:r>
      <w:bookmarkEnd w:id="174"/>
      <w:bookmarkEnd w:id="175"/>
    </w:p>
    <w:p w:rsidR="00EE1E84" w:rsidRPr="00387BE7" w:rsidRDefault="00EE1E84" w:rsidP="00EE1E84">
      <w:pPr>
        <w:pStyle w:val="Guidance"/>
      </w:pPr>
      <w:r>
        <w:t>And so on if there are more types to specify.</w:t>
      </w:r>
    </w:p>
    <w:p w:rsidR="00EE1E84" w:rsidRDefault="0043141E" w:rsidP="00EE1E84">
      <w:pPr>
        <w:pStyle w:val="4"/>
        <w:rPr>
          <w:lang w:val="en-US"/>
        </w:rPr>
      </w:pPr>
      <w:bookmarkStart w:id="176" w:name="_Toc72766478"/>
      <w:bookmarkStart w:id="177" w:name="_Toc72767045"/>
      <w:r>
        <w:rPr>
          <w:lang w:val="en-US"/>
        </w:rPr>
        <w:t>5.1</w:t>
      </w:r>
      <w:r w:rsidR="00EE1E84">
        <w:rPr>
          <w:lang w:val="en-US"/>
        </w:rPr>
        <w:t>.6</w:t>
      </w:r>
      <w:r w:rsidR="00EE1E84" w:rsidRPr="00087ED8">
        <w:rPr>
          <w:lang w:val="en-US"/>
        </w:rPr>
        <w:t>.</w:t>
      </w:r>
      <w:r w:rsidR="00EE1E84">
        <w:rPr>
          <w:lang w:val="en-US"/>
        </w:rPr>
        <w:t>3</w:t>
      </w:r>
      <w:r w:rsidR="00EE1E84" w:rsidRPr="00087ED8">
        <w:rPr>
          <w:lang w:val="en-US"/>
        </w:rPr>
        <w:tab/>
      </w:r>
      <w:r w:rsidR="00EE1E84">
        <w:rPr>
          <w:lang w:val="en-US"/>
        </w:rPr>
        <w:t>S</w:t>
      </w:r>
      <w:r w:rsidR="00EE1E84" w:rsidRPr="00087ED8">
        <w:rPr>
          <w:lang w:val="en-US"/>
        </w:rPr>
        <w:t>imple data types and enumerations</w:t>
      </w:r>
      <w:bookmarkEnd w:id="176"/>
      <w:bookmarkEnd w:id="177"/>
    </w:p>
    <w:p w:rsidR="00EE1E84" w:rsidRPr="00FC5F63" w:rsidRDefault="00EE1E84" w:rsidP="00EE1E84">
      <w:pPr>
        <w:pStyle w:val="Guidance"/>
      </w:pPr>
      <w:r>
        <w:t>This clause will define simple data types and enumerations that can be referenced from data structures defined in the previous clauses.</w:t>
      </w:r>
    </w:p>
    <w:p w:rsidR="00EE1E84" w:rsidRPr="00384E92" w:rsidRDefault="0043141E" w:rsidP="00EE1E84">
      <w:pPr>
        <w:pStyle w:val="5"/>
      </w:pPr>
      <w:bookmarkStart w:id="178" w:name="_Toc72766479"/>
      <w:bookmarkStart w:id="179" w:name="_Toc72767046"/>
      <w:r>
        <w:t>5.1</w:t>
      </w:r>
      <w:r w:rsidR="00EE1E84">
        <w:t>.6.3.1</w:t>
      </w:r>
      <w:r w:rsidR="00EE1E84" w:rsidRPr="00384E92">
        <w:tab/>
        <w:t>Introduction</w:t>
      </w:r>
      <w:bookmarkEnd w:id="178"/>
      <w:bookmarkEnd w:id="179"/>
    </w:p>
    <w:p w:rsidR="00EE1E84" w:rsidRPr="00384E92" w:rsidRDefault="00EE1E84" w:rsidP="00EE1E84">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E1E84" w:rsidRPr="00384E92" w:rsidRDefault="0043141E" w:rsidP="00EE1E84">
      <w:pPr>
        <w:pStyle w:val="5"/>
      </w:pPr>
      <w:bookmarkStart w:id="180" w:name="_Toc72766480"/>
      <w:bookmarkStart w:id="181" w:name="_Toc72767047"/>
      <w:r>
        <w:t>5.1</w:t>
      </w:r>
      <w:r w:rsidR="00EE1E84">
        <w:t>.6.3.2</w:t>
      </w:r>
      <w:r w:rsidR="00EE1E84" w:rsidRPr="00384E92">
        <w:tab/>
        <w:t>Simple data types</w:t>
      </w:r>
      <w:bookmarkEnd w:id="180"/>
      <w:bookmarkEnd w:id="181"/>
    </w:p>
    <w:p w:rsidR="00EE1E84" w:rsidRPr="00384E92" w:rsidRDefault="00EE1E84" w:rsidP="00EE1E84">
      <w:r w:rsidRPr="00384E92">
        <w:t xml:space="preserve">The simple data types defined in table </w:t>
      </w:r>
      <w:r w:rsidR="0043141E">
        <w:t>5.1</w:t>
      </w:r>
      <w:r>
        <w:t>.6.3.2-1</w:t>
      </w:r>
      <w:r w:rsidRPr="00384E92">
        <w:t xml:space="preserve"> shall be supported.</w:t>
      </w:r>
    </w:p>
    <w:p w:rsidR="00EE1E84" w:rsidRPr="00384E92" w:rsidRDefault="00EE1E84" w:rsidP="00EE1E84">
      <w:pPr>
        <w:pStyle w:val="TH"/>
      </w:pPr>
      <w:r w:rsidRPr="00384E92">
        <w:t xml:space="preserve">Table </w:t>
      </w:r>
      <w:r w:rsidR="0043141E">
        <w:t>5.1</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E1E84" w:rsidRPr="00B54FF5" w:rsidTr="00EE1E8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c>
          <w:tcPr>
            <w:tcW w:w="1265"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r>
    </w:tbl>
    <w:p w:rsidR="00EE1E84" w:rsidRPr="00384E92" w:rsidRDefault="00EE1E84" w:rsidP="00EE1E84"/>
    <w:p w:rsidR="00EE1E84" w:rsidRPr="00BC662F" w:rsidRDefault="0043141E" w:rsidP="00EE1E84">
      <w:pPr>
        <w:pStyle w:val="5"/>
      </w:pPr>
      <w:bookmarkStart w:id="182" w:name="_Toc72766481"/>
      <w:bookmarkStart w:id="183" w:name="_Toc72767048"/>
      <w:r>
        <w:t>5.1</w:t>
      </w:r>
      <w:r w:rsidR="00EE1E84">
        <w:t>.6.3.3</w:t>
      </w:r>
      <w:r w:rsidR="00EE1E84" w:rsidRPr="00BC662F">
        <w:tab/>
        <w:t>Enumeration: &lt;EnumType1&gt;</w:t>
      </w:r>
      <w:bookmarkEnd w:id="182"/>
      <w:bookmarkEnd w:id="183"/>
    </w:p>
    <w:p w:rsidR="00EE1E84" w:rsidRPr="00384E92" w:rsidRDefault="00EE1E84" w:rsidP="00EE1E84">
      <w:r w:rsidRPr="00384E92">
        <w:t xml:space="preserve">The enumeration &lt;EnumType1&gt; represents &lt;something&gt;. It shall comply with the provisions defined in table </w:t>
      </w:r>
      <w:r w:rsidR="0043141E">
        <w:t>5.1</w:t>
      </w:r>
      <w:r>
        <w:t>.6.3.3</w:t>
      </w:r>
      <w:r w:rsidRPr="00384E92">
        <w:t>-1.</w:t>
      </w:r>
    </w:p>
    <w:p w:rsidR="00EE1E84" w:rsidRDefault="00EE1E84" w:rsidP="00EE1E84">
      <w:pPr>
        <w:pStyle w:val="TH"/>
      </w:pPr>
      <w:r>
        <w:t>Table </w:t>
      </w:r>
      <w:r w:rsidR="0043141E">
        <w:t>5.1</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E1E84" w:rsidRPr="00B54FF5" w:rsidTr="00EE1E8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EE1E84" w:rsidRPr="0016361A" w:rsidRDefault="00EE1E84" w:rsidP="00EE1E84">
            <w:pPr>
              <w:pStyle w:val="TAH"/>
            </w:pPr>
            <w:r w:rsidRPr="0016361A">
              <w:t>Applicability</w:t>
            </w:r>
          </w:p>
        </w:tc>
      </w:tr>
      <w:tr w:rsidR="00EE1E84" w:rsidRPr="00B54FF5" w:rsidTr="00EE1E8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1278" w:type="pct"/>
            <w:tcBorders>
              <w:top w:val="single" w:sz="8" w:space="0" w:color="auto"/>
              <w:left w:val="nil"/>
              <w:bottom w:val="single" w:sz="8" w:space="0" w:color="auto"/>
              <w:right w:val="single" w:sz="8" w:space="0" w:color="auto"/>
            </w:tcBorders>
          </w:tcPr>
          <w:p w:rsidR="00EE1E84" w:rsidRPr="0016361A" w:rsidRDefault="00EE1E84" w:rsidP="00EE1E84">
            <w:pPr>
              <w:pStyle w:val="TAL"/>
            </w:pPr>
          </w:p>
        </w:tc>
      </w:tr>
    </w:tbl>
    <w:p w:rsidR="00EE1E84" w:rsidRDefault="00EE1E84" w:rsidP="00EE1E84">
      <w:pPr>
        <w:rPr>
          <w:lang w:val="en-US"/>
        </w:rPr>
      </w:pPr>
    </w:p>
    <w:p w:rsidR="00EE1E84" w:rsidRPr="00BC662F" w:rsidRDefault="0043141E" w:rsidP="00EE1E84">
      <w:pPr>
        <w:pStyle w:val="5"/>
      </w:pPr>
      <w:bookmarkStart w:id="184" w:name="_Toc72766482"/>
      <w:bookmarkStart w:id="185" w:name="_Toc72767049"/>
      <w:r>
        <w:t>5.1</w:t>
      </w:r>
      <w:r w:rsidR="00EE1E84">
        <w:t>.6.3.4</w:t>
      </w:r>
      <w:r w:rsidR="00EE1E84" w:rsidRPr="00BC662F">
        <w:tab/>
        <w:t>Enumeration: &lt;EnumType</w:t>
      </w:r>
      <w:r w:rsidR="00EE1E84">
        <w:t>2</w:t>
      </w:r>
      <w:r w:rsidR="00EE1E84" w:rsidRPr="00BC662F">
        <w:t>&gt;</w:t>
      </w:r>
      <w:bookmarkEnd w:id="184"/>
      <w:bookmarkEnd w:id="185"/>
    </w:p>
    <w:p w:rsidR="00EE1E84" w:rsidRPr="00387BE7" w:rsidRDefault="00EE1E84" w:rsidP="00EE1E84">
      <w:pPr>
        <w:pStyle w:val="Guidance"/>
      </w:pPr>
      <w:r>
        <w:t>And so on if there are more enumerations to define.</w:t>
      </w:r>
    </w:p>
    <w:p w:rsidR="00EE1E84" w:rsidRDefault="0043141E" w:rsidP="00EE1E84">
      <w:pPr>
        <w:pStyle w:val="4"/>
        <w:rPr>
          <w:lang w:val="en-US"/>
        </w:rPr>
      </w:pPr>
      <w:bookmarkStart w:id="186" w:name="_Toc72766483"/>
      <w:bookmarkStart w:id="187" w:name="_Toc72767050"/>
      <w:r>
        <w:rPr>
          <w:lang w:val="en-US"/>
        </w:rPr>
        <w:lastRenderedPageBreak/>
        <w:t>5.1</w:t>
      </w:r>
      <w:r w:rsidR="00EE1E84">
        <w:rPr>
          <w:lang w:val="en-US"/>
        </w:rPr>
        <w:t>.6</w:t>
      </w:r>
      <w:r w:rsidR="00EE1E84" w:rsidRPr="00445F4F">
        <w:rPr>
          <w:lang w:val="en-US"/>
        </w:rPr>
        <w:t>.</w:t>
      </w:r>
      <w:r w:rsidR="00EE1E84">
        <w:rPr>
          <w:lang w:val="en-US"/>
        </w:rPr>
        <w:t>4</w:t>
      </w:r>
      <w:r w:rsidR="00EE1E84" w:rsidRPr="00445F4F">
        <w:rPr>
          <w:lang w:val="en-US"/>
        </w:rPr>
        <w:tab/>
      </w:r>
      <w:r w:rsidR="00EE1E84">
        <w:rPr>
          <w:lang w:eastAsia="zh-CN"/>
        </w:rPr>
        <w:t>D</w:t>
      </w:r>
      <w:r w:rsidR="00EE1E84">
        <w:rPr>
          <w:rFonts w:hint="eastAsia"/>
          <w:lang w:eastAsia="zh-CN"/>
        </w:rPr>
        <w:t>ata types</w:t>
      </w:r>
      <w:r w:rsidR="00EE1E84">
        <w:rPr>
          <w:lang w:eastAsia="zh-CN"/>
        </w:rPr>
        <w:t xml:space="preserve"> describing alternative data types or combinations of data types</w:t>
      </w:r>
      <w:bookmarkEnd w:id="186"/>
      <w:bookmarkEnd w:id="187"/>
    </w:p>
    <w:p w:rsidR="00EE1E84" w:rsidRDefault="0043141E" w:rsidP="00EE1E84">
      <w:pPr>
        <w:pStyle w:val="5"/>
      </w:pPr>
      <w:bookmarkStart w:id="188" w:name="_Toc72766484"/>
      <w:bookmarkStart w:id="189" w:name="_Toc72767051"/>
      <w:r>
        <w:t>5.1</w:t>
      </w:r>
      <w:r w:rsidR="00EE1E84">
        <w:t>.6.4.1</w:t>
      </w:r>
      <w:r w:rsidR="00EE1E84">
        <w:tab/>
        <w:t>Type: &lt;TypeName 1&gt;</w:t>
      </w:r>
      <w:bookmarkEnd w:id="188"/>
      <w:bookmarkEnd w:id="189"/>
    </w:p>
    <w:p w:rsidR="00EE1E84" w:rsidRDefault="00EE1E84" w:rsidP="00EE1E8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E1E84" w:rsidRDefault="00EE1E84" w:rsidP="00EE1E8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E1E84" w:rsidRDefault="00EE1E84" w:rsidP="00EE1E8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E1E84" w:rsidRPr="00F11739" w:rsidRDefault="00EE1E84" w:rsidP="00EE1E8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E1E84" w:rsidRDefault="00EE1E84" w:rsidP="00EE1E8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EE1E84" w:rsidRDefault="00EE1E84" w:rsidP="00EE1E8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E1E84" w:rsidRPr="00384E92" w:rsidRDefault="00EE1E84" w:rsidP="00EE1E8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EE1E84" w:rsidRPr="00971458" w:rsidRDefault="00EE1E84" w:rsidP="00EE1E8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EE1E84" w:rsidRDefault="00EE1E84" w:rsidP="00EE1E84">
      <w:pPr>
        <w:pStyle w:val="TH"/>
      </w:pPr>
      <w:r>
        <w:rPr>
          <w:noProof/>
        </w:rPr>
        <w:t>Table </w:t>
      </w:r>
      <w:r w:rsidR="0043141E">
        <w:t>5.1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Default="0043141E" w:rsidP="00EE1E84">
      <w:pPr>
        <w:pStyle w:val="5"/>
      </w:pPr>
      <w:bookmarkStart w:id="190" w:name="_Toc72766485"/>
      <w:bookmarkStart w:id="191" w:name="_Toc72767052"/>
      <w:r>
        <w:t>5.1</w:t>
      </w:r>
      <w:r w:rsidR="00EE1E84">
        <w:t>.6.4.2</w:t>
      </w:r>
      <w:r w:rsidR="00EE1E84">
        <w:tab/>
        <w:t>Type: &lt;TypeName 2&gt;</w:t>
      </w:r>
      <w:bookmarkEnd w:id="190"/>
      <w:bookmarkEnd w:id="191"/>
    </w:p>
    <w:p w:rsidR="00EE1E84" w:rsidRPr="00387BE7" w:rsidRDefault="00EE1E84" w:rsidP="00EE1E84">
      <w:pPr>
        <w:pStyle w:val="Guidance"/>
      </w:pPr>
      <w:r>
        <w:t>And so on if there are more types to specify.</w:t>
      </w:r>
    </w:p>
    <w:p w:rsidR="00EE1E84" w:rsidRDefault="0043141E" w:rsidP="00EE1E84">
      <w:pPr>
        <w:pStyle w:val="4"/>
      </w:pPr>
      <w:bookmarkStart w:id="192" w:name="_Toc72766486"/>
      <w:bookmarkStart w:id="193" w:name="_Toc72767053"/>
      <w:r>
        <w:t>5.1</w:t>
      </w:r>
      <w:r w:rsidR="00EE1E84">
        <w:t>.6.5</w:t>
      </w:r>
      <w:r w:rsidR="00EE1E84">
        <w:tab/>
        <w:t>Binary data</w:t>
      </w:r>
      <w:bookmarkEnd w:id="192"/>
      <w:bookmarkEnd w:id="193"/>
    </w:p>
    <w:p w:rsidR="00EE1E84" w:rsidRDefault="00EE1E84" w:rsidP="00EE1E84">
      <w:pPr>
        <w:pStyle w:val="Guidance"/>
      </w:pPr>
      <w:r>
        <w:t>This clause will specify what is encoded in binary part, if multipart media type is agreed to be supported by CT4 and is supported by the API. It shall be omitted if not applicable.</w:t>
      </w:r>
    </w:p>
    <w:p w:rsidR="00EE1E84" w:rsidRDefault="0043141E" w:rsidP="00EE1E84">
      <w:pPr>
        <w:pStyle w:val="5"/>
      </w:pPr>
      <w:bookmarkStart w:id="194" w:name="_Toc72766487"/>
      <w:bookmarkStart w:id="195" w:name="_Toc72767054"/>
      <w:r>
        <w:lastRenderedPageBreak/>
        <w:t>5.1</w:t>
      </w:r>
      <w:r w:rsidR="00EE1E84">
        <w:t>.6.</w:t>
      </w:r>
      <w:r>
        <w:t>5.1</w:t>
      </w:r>
      <w:r w:rsidR="00EE1E84">
        <w:tab/>
        <w:t>Binary Data Types</w:t>
      </w:r>
      <w:bookmarkEnd w:id="194"/>
      <w:bookmarkEnd w:id="195"/>
    </w:p>
    <w:p w:rsidR="00EE1E84" w:rsidRPr="00A04126" w:rsidRDefault="00EE1E84" w:rsidP="00EE1E84">
      <w:pPr>
        <w:pStyle w:val="TH"/>
      </w:pPr>
      <w:r w:rsidRPr="00A04126">
        <w:t xml:space="preserve">Table </w:t>
      </w:r>
      <w:r w:rsidR="0043141E">
        <w:t>5.1</w:t>
      </w:r>
      <w:r w:rsidRPr="00A04126">
        <w:t>.6.</w:t>
      </w:r>
      <w:r w:rsidR="0043141E">
        <w:t>5.1</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Content type</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 Binary Data 1 &gt;</w:t>
            </w:r>
          </w:p>
          <w:p w:rsidR="00EE1E84" w:rsidRPr="0016361A" w:rsidRDefault="00EE1E84" w:rsidP="00EE1E84">
            <w:pPr>
              <w:pStyle w:val="TAL"/>
            </w:pPr>
            <w:r w:rsidRPr="0016361A">
              <w:t>e.g. N1 SM Message</w:t>
            </w:r>
          </w:p>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&lt; clause &gt;</w:t>
            </w:r>
          </w:p>
          <w:p w:rsidR="00EE1E84" w:rsidRPr="0016361A" w:rsidRDefault="00EE1E84" w:rsidP="00EE1E84">
            <w:pPr>
              <w:pStyle w:val="TAC"/>
            </w:pPr>
            <w:r w:rsidRPr="0016361A">
              <w:t xml:space="preserve">e.g. </w:t>
            </w:r>
            <w:r w:rsidR="0043141E">
              <w:t>5.1</w:t>
            </w:r>
            <w:r w:rsidRPr="0016361A">
              <w:t>.6.</w:t>
            </w:r>
            <w:r w:rsidR="0043141E">
              <w:t>5.1</w:t>
            </w: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rPr>
                <w:rFonts w:cs="Arial"/>
                <w:szCs w:val="18"/>
              </w:rPr>
              <w:t>&lt;content type&gt;</w:t>
            </w:r>
          </w:p>
          <w:p w:rsidR="00EE1E84" w:rsidRPr="0016361A" w:rsidRDefault="00EE1E84" w:rsidP="00EE1E84">
            <w:pPr>
              <w:pStyle w:val="TAL"/>
              <w:rPr>
                <w:rFonts w:cs="Arial"/>
                <w:szCs w:val="18"/>
              </w:rPr>
            </w:pPr>
            <w:r w:rsidRPr="0016361A">
              <w:rPr>
                <w:rFonts w:cs="Arial"/>
                <w:szCs w:val="18"/>
              </w:rPr>
              <w:t>e.g. vnd.3gpp.5gnas</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Pr="00A04126" w:rsidRDefault="00EE1E84" w:rsidP="00EE1E84">
      <w:pPr>
        <w:pStyle w:val="Guidance"/>
        <w:rPr>
          <w:color w:val="auto"/>
        </w:rPr>
      </w:pPr>
    </w:p>
    <w:p w:rsidR="00EE1E84" w:rsidRDefault="0043141E" w:rsidP="00EE1E84">
      <w:pPr>
        <w:pStyle w:val="TAL"/>
      </w:pPr>
      <w:r>
        <w:t>5.1</w:t>
      </w:r>
      <w:r w:rsidR="00EE1E84">
        <w:t>.6.</w:t>
      </w:r>
      <w:r>
        <w:t>5.1</w:t>
      </w:r>
      <w:r w:rsidR="00EE1E84">
        <w:tab/>
        <w:t>&lt; Binary Data 1 &gt;</w:t>
      </w:r>
    </w:p>
    <w:p w:rsidR="00EE1E84" w:rsidRDefault="00EE1E84" w:rsidP="00EE1E84">
      <w:pPr>
        <w:pStyle w:val="TAL"/>
      </w:pPr>
    </w:p>
    <w:p w:rsidR="00EE1E84" w:rsidRPr="001768B1" w:rsidRDefault="00EE1E84" w:rsidP="00EE1E84">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EE1E84" w:rsidRDefault="0043141E" w:rsidP="00EE1E84">
      <w:pPr>
        <w:pStyle w:val="3"/>
      </w:pPr>
      <w:bookmarkStart w:id="196" w:name="_Toc72766488"/>
      <w:bookmarkStart w:id="197" w:name="_Toc72767055"/>
      <w:r>
        <w:t>5.1</w:t>
      </w:r>
      <w:r w:rsidR="00EE1E84">
        <w:t>.7</w:t>
      </w:r>
      <w:r w:rsidR="00EE1E84">
        <w:tab/>
        <w:t>Error Handling</w:t>
      </w:r>
      <w:bookmarkEnd w:id="196"/>
      <w:bookmarkEnd w:id="197"/>
    </w:p>
    <w:p w:rsidR="00EE1E84" w:rsidRDefault="00EE1E84" w:rsidP="00EE1E8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43141E">
        <w:t>5.1</w:t>
      </w:r>
      <w:r>
        <w:t>.3. and 6.1.4.</w:t>
      </w:r>
    </w:p>
    <w:p w:rsidR="00EE1E84" w:rsidRPr="00971458" w:rsidRDefault="0043141E" w:rsidP="00EE1E84">
      <w:pPr>
        <w:pStyle w:val="4"/>
      </w:pPr>
      <w:bookmarkStart w:id="198" w:name="_Toc72766489"/>
      <w:bookmarkStart w:id="199" w:name="_Toc72767056"/>
      <w:r>
        <w:t>5.1</w:t>
      </w:r>
      <w:r w:rsidR="00EE1E84" w:rsidRPr="00971458">
        <w:t>.7.1</w:t>
      </w:r>
      <w:r w:rsidR="00EE1E84" w:rsidRPr="00971458">
        <w:tab/>
        <w:t>General</w:t>
      </w:r>
      <w:bookmarkEnd w:id="198"/>
      <w:bookmarkEnd w:id="199"/>
    </w:p>
    <w:p w:rsidR="00EE1E84" w:rsidRDefault="00EE1E84" w:rsidP="00EE1E84">
      <w:r>
        <w:t xml:space="preserve">For the </w:t>
      </w:r>
      <w:r>
        <w:rPr>
          <w:noProof/>
        </w:rPr>
        <w:t>Nadrf_DataManagement</w:t>
      </w:r>
      <w:r>
        <w:t xml:space="preserve"> API, HTTP error responses shall be supported as specified in clause 4.8 of 3GPP TS 29.501 [5]. Protocol errors and application errors specified in table </w:t>
      </w:r>
      <w:r w:rsidR="0043141E">
        <w:t>5.1</w:t>
      </w:r>
      <w:r>
        <w:t>.7.2-1 of 3GPP TS 29.500 [4] shall be supported for an HTTP method if the corresponding HTTP status codes are specified as mandatory for that HTTP method in table </w:t>
      </w:r>
      <w:r w:rsidR="0043141E">
        <w:t>5.1</w:t>
      </w:r>
      <w:r>
        <w:t>.7.1-1 of 3GPP TS 29.500 [4].</w:t>
      </w:r>
    </w:p>
    <w:p w:rsidR="00EE1E84" w:rsidRPr="00971458" w:rsidRDefault="00EE1E84" w:rsidP="00EE1E84">
      <w:pPr>
        <w:rPr>
          <w:rFonts w:eastAsia="Calibri"/>
        </w:rPr>
      </w:pPr>
      <w:r>
        <w:t xml:space="preserve">In addition, the requirements in the following clauses are applicable for the </w:t>
      </w:r>
      <w:r>
        <w:rPr>
          <w:noProof/>
        </w:rPr>
        <w:t>Nadrf_DataManagement</w:t>
      </w:r>
      <w:r>
        <w:t xml:space="preserve"> API.</w:t>
      </w:r>
    </w:p>
    <w:p w:rsidR="00EE1E84" w:rsidRPr="00971458" w:rsidRDefault="0043141E" w:rsidP="00EE1E84">
      <w:pPr>
        <w:pStyle w:val="4"/>
      </w:pPr>
      <w:bookmarkStart w:id="200" w:name="_Toc72766490"/>
      <w:bookmarkStart w:id="201" w:name="_Toc72767057"/>
      <w:r>
        <w:t>5.1</w:t>
      </w:r>
      <w:r w:rsidR="00EE1E84" w:rsidRPr="00971458">
        <w:t>.7.2</w:t>
      </w:r>
      <w:r w:rsidR="00EE1E84" w:rsidRPr="00971458">
        <w:tab/>
        <w:t>Protocol Errors</w:t>
      </w:r>
      <w:bookmarkEnd w:id="200"/>
      <w:bookmarkEnd w:id="201"/>
    </w:p>
    <w:p w:rsidR="00EE1E84" w:rsidRPr="00971458" w:rsidRDefault="00EE1E84" w:rsidP="00EE1E84">
      <w:r>
        <w:t xml:space="preserve">No specific procedures for the </w:t>
      </w:r>
      <w:r>
        <w:rPr>
          <w:noProof/>
        </w:rPr>
        <w:t>Nadrf_DataManagement</w:t>
      </w:r>
      <w:r>
        <w:t xml:space="preserve"> service are specified.</w:t>
      </w:r>
    </w:p>
    <w:p w:rsidR="00EE1E84" w:rsidRDefault="00EE1E84" w:rsidP="00EE1E84">
      <w:pPr>
        <w:pStyle w:val="Guidance"/>
      </w:pPr>
      <w:r>
        <w:t>Or add specific information for the API if applicable.</w:t>
      </w:r>
    </w:p>
    <w:p w:rsidR="00EE1E84" w:rsidRDefault="0043141E" w:rsidP="00EE1E84">
      <w:pPr>
        <w:pStyle w:val="4"/>
      </w:pPr>
      <w:bookmarkStart w:id="202" w:name="_Toc72766491"/>
      <w:bookmarkStart w:id="203" w:name="_Toc72767058"/>
      <w:r>
        <w:t>5.1</w:t>
      </w:r>
      <w:r w:rsidR="00EE1E84">
        <w:t>.7.3</w:t>
      </w:r>
      <w:r w:rsidR="00EE1E84">
        <w:tab/>
        <w:t>Application Errors</w:t>
      </w:r>
      <w:bookmarkEnd w:id="202"/>
      <w:bookmarkEnd w:id="203"/>
    </w:p>
    <w:p w:rsidR="00EE1E84" w:rsidRDefault="00EE1E84" w:rsidP="00EE1E84">
      <w:r>
        <w:t>The application errors defined for the Nadrf_</w:t>
      </w:r>
      <w:proofErr w:type="gramStart"/>
      <w:r>
        <w:t>DataManagement</w:t>
      </w:r>
      <w:r w:rsidRPr="002002FF">
        <w:rPr>
          <w:lang w:eastAsia="zh-CN"/>
        </w:rPr>
        <w:t xml:space="preserve"> </w:t>
      </w:r>
      <w:r>
        <w:t xml:space="preserve"> service</w:t>
      </w:r>
      <w:proofErr w:type="gramEnd"/>
      <w:r>
        <w:t xml:space="preserve"> are listed in Table </w:t>
      </w:r>
      <w:r w:rsidR="0043141E">
        <w:t>5.1</w:t>
      </w:r>
      <w:r>
        <w:t>.7.3-1.</w:t>
      </w:r>
    </w:p>
    <w:p w:rsidR="00EE1E84" w:rsidRDefault="00EE1E84" w:rsidP="00EE1E84">
      <w:pPr>
        <w:pStyle w:val="TH"/>
      </w:pPr>
      <w:r>
        <w:t xml:space="preserve">Table </w:t>
      </w:r>
      <w:r w:rsidR="0043141E">
        <w:t>5.1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456"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23018E" w:rsidRDefault="0043141E" w:rsidP="00EE1E84">
      <w:pPr>
        <w:pStyle w:val="2"/>
        <w:rPr>
          <w:lang w:eastAsia="zh-CN"/>
        </w:rPr>
      </w:pPr>
      <w:bookmarkStart w:id="204" w:name="_Toc72766492"/>
      <w:bookmarkStart w:id="205" w:name="_Toc72767059"/>
      <w:r>
        <w:t>5.1</w:t>
      </w:r>
      <w:r w:rsidR="00EE1E84">
        <w:t>.8</w:t>
      </w:r>
      <w:r w:rsidR="00EE1E84" w:rsidRPr="0023018E">
        <w:rPr>
          <w:lang w:eastAsia="zh-CN"/>
        </w:rPr>
        <w:tab/>
        <w:t>Feature negotiation</w:t>
      </w:r>
      <w:bookmarkEnd w:id="204"/>
      <w:bookmarkEnd w:id="205"/>
    </w:p>
    <w:p w:rsidR="00EE1E84" w:rsidRDefault="00EE1E84" w:rsidP="00EE1E84">
      <w:r>
        <w:t>The optional features in table </w:t>
      </w:r>
      <w:r w:rsidR="0043141E">
        <w:t>5.1</w:t>
      </w:r>
      <w:r>
        <w:t>.8-1 are defined for the</w:t>
      </w:r>
      <w:r w:rsidRPr="00C963CF">
        <w:t xml:space="preserve"> </w:t>
      </w:r>
      <w:r>
        <w:t>Nadrf_DataManagement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EE1E84" w:rsidRPr="002002FF" w:rsidRDefault="00EE1E84" w:rsidP="00EE1E84">
      <w:pPr>
        <w:pStyle w:val="TH"/>
      </w:pPr>
      <w:r w:rsidRPr="002002FF">
        <w:t xml:space="preserve">Table </w:t>
      </w:r>
      <w:r w:rsidR="0043141E">
        <w:t>5.1</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20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75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1E7573" w:rsidRDefault="0043141E" w:rsidP="00EE1E84">
      <w:pPr>
        <w:pStyle w:val="2"/>
      </w:pPr>
      <w:bookmarkStart w:id="206" w:name="_Toc72766493"/>
      <w:bookmarkStart w:id="207" w:name="_Toc72767060"/>
      <w:r>
        <w:lastRenderedPageBreak/>
        <w:t>5.1</w:t>
      </w:r>
      <w:r w:rsidR="00EE1E84">
        <w:t>.9</w:t>
      </w:r>
      <w:r w:rsidR="00EE1E84" w:rsidRPr="001E7573">
        <w:tab/>
        <w:t>Security</w:t>
      </w:r>
      <w:bookmarkEnd w:id="206"/>
      <w:bookmarkEnd w:id="207"/>
    </w:p>
    <w:p w:rsidR="00EE1E84" w:rsidRPr="00642D3E" w:rsidRDefault="00EE1E84" w:rsidP="00EE1E84">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Nadrf_DataManagement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EE1E84" w:rsidRPr="00642D3E" w:rsidRDefault="00EE1E84" w:rsidP="00EE1E84">
      <w:r>
        <w:t>If OAuth2 is used, a</w:t>
      </w:r>
      <w:r w:rsidRPr="00642D3E">
        <w:t>n NF Service Consumer, prior to consuming services offered by the</w:t>
      </w:r>
      <w:r w:rsidRPr="00C963CF">
        <w:t xml:space="preserve"> </w:t>
      </w:r>
      <w:r>
        <w:t>Nadrf_DataManagement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EE1E84" w:rsidRPr="00642D3E" w:rsidRDefault="00EE1E84" w:rsidP="00EE1E8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Nadrf_DataManagement</w:t>
      </w:r>
      <w:r w:rsidRPr="00986E88">
        <w:rPr>
          <w:noProof/>
          <w:lang w:eastAsia="zh-CN"/>
        </w:rPr>
        <w:t xml:space="preserve"> </w:t>
      </w:r>
      <w:r w:rsidRPr="00642D3E">
        <w:t>service.</w:t>
      </w:r>
    </w:p>
    <w:p w:rsidR="00EE1E84" w:rsidRDefault="00EE1E84" w:rsidP="00EE1E84">
      <w:pPr>
        <w:rPr>
          <w:lang w:val="en-US"/>
        </w:rPr>
      </w:pPr>
      <w:r>
        <w:rPr>
          <w:lang w:val="en-US"/>
        </w:rPr>
        <w:t>The</w:t>
      </w:r>
      <w:r w:rsidRPr="00C963CF">
        <w:t xml:space="preserve"> </w:t>
      </w:r>
      <w:r>
        <w:rPr>
          <w:lang w:val="en-US"/>
        </w:rPr>
        <w:t>Nadrf_DataManagement</w:t>
      </w:r>
      <w:r w:rsidRPr="00986E88">
        <w:rPr>
          <w:noProof/>
          <w:lang w:eastAsia="zh-CN"/>
        </w:rPr>
        <w:t xml:space="preserve"> </w:t>
      </w:r>
      <w:r>
        <w:rPr>
          <w:lang w:val="en-US"/>
        </w:rPr>
        <w:t>API defines a single scope "</w:t>
      </w:r>
      <w:r>
        <w:t>n</w:t>
      </w:r>
      <w:r w:rsidR="00892FB4">
        <w:rPr>
          <w:lang w:val="en-US"/>
        </w:rPr>
        <w:t>adrf</w:t>
      </w:r>
      <w:r>
        <w:t>-</w:t>
      </w:r>
      <w:r w:rsidR="00892FB4">
        <w:t>datamanagement</w:t>
      </w:r>
      <w:r>
        <w:rPr>
          <w:lang w:val="en-US"/>
        </w:rPr>
        <w:t>" for the entire service, and it does not define any additional scopes at resource or operation level.</w:t>
      </w:r>
    </w:p>
    <w:p w:rsidR="00EE1E84" w:rsidRDefault="00EE1E84" w:rsidP="008A6D4A">
      <w:pPr>
        <w:rPr>
          <w:lang w:val="en-US"/>
        </w:rPr>
      </w:pPr>
    </w:p>
    <w:bookmarkEnd w:id="88"/>
    <w:bookmarkEnd w:id="89"/>
    <w:p w:rsidR="008A6D4A" w:rsidRDefault="008A6D4A" w:rsidP="008A6D4A">
      <w:pPr>
        <w:pStyle w:val="8"/>
      </w:pPr>
      <w:r>
        <w:br w:type="page"/>
      </w:r>
      <w:bookmarkStart w:id="208" w:name="_Toc510696650"/>
      <w:bookmarkStart w:id="209" w:name="_Toc35971450"/>
      <w:bookmarkStart w:id="210" w:name="_Toc36812181"/>
      <w:bookmarkStart w:id="211" w:name="_Toc72766494"/>
      <w:bookmarkStart w:id="212" w:name="_Toc72767061"/>
      <w:r w:rsidRPr="004D3578">
        <w:lastRenderedPageBreak/>
        <w:t>Annex A (normative):</w:t>
      </w:r>
      <w:r w:rsidRPr="004D3578">
        <w:br/>
      </w:r>
      <w:r>
        <w:t>OpenAPI specification</w:t>
      </w:r>
      <w:bookmarkEnd w:id="208"/>
      <w:bookmarkEnd w:id="209"/>
      <w:bookmarkEnd w:id="210"/>
      <w:bookmarkEnd w:id="211"/>
      <w:bookmarkEnd w:id="212"/>
    </w:p>
    <w:p w:rsidR="008A6D4A" w:rsidRDefault="008A6D4A" w:rsidP="008A6D4A">
      <w:pPr>
        <w:pStyle w:val="2"/>
      </w:pPr>
      <w:bookmarkStart w:id="213" w:name="_Toc510696651"/>
      <w:bookmarkStart w:id="214" w:name="_Toc35971451"/>
      <w:bookmarkStart w:id="215" w:name="_Toc36812182"/>
      <w:bookmarkStart w:id="216" w:name="_Toc72766495"/>
      <w:bookmarkStart w:id="217" w:name="_Toc72767062"/>
      <w:r>
        <w:t>A.1</w:t>
      </w:r>
      <w:r>
        <w:tab/>
        <w:t>General</w:t>
      </w:r>
      <w:bookmarkEnd w:id="213"/>
      <w:bookmarkEnd w:id="214"/>
      <w:bookmarkEnd w:id="215"/>
      <w:bookmarkEnd w:id="216"/>
      <w:bookmarkEnd w:id="217"/>
    </w:p>
    <w:p w:rsidR="008A6D4A" w:rsidRPr="00540071" w:rsidRDefault="008A6D4A" w:rsidP="008A6D4A">
      <w:bookmarkStart w:id="218"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92FB4" w:rsidRDefault="00892FB4" w:rsidP="00892FB4">
      <w:pPr>
        <w:pStyle w:val="2"/>
      </w:pPr>
      <w:bookmarkStart w:id="220" w:name="_Toc72766496"/>
      <w:bookmarkStart w:id="221" w:name="_Toc72767063"/>
      <w:bookmarkEnd w:id="218"/>
      <w:bookmarkEnd w:id="219"/>
      <w:r>
        <w:t>A.</w:t>
      </w:r>
      <w:r w:rsidR="0043141E">
        <w:t>2</w:t>
      </w:r>
      <w:r>
        <w:tab/>
      </w:r>
      <w:proofErr w:type="spellStart"/>
      <w:r w:rsidRPr="00EE1E84">
        <w:t>Nadrf_DataManagement</w:t>
      </w:r>
      <w:proofErr w:type="spellEnd"/>
      <w:r>
        <w:t xml:space="preserve"> API</w:t>
      </w:r>
      <w:bookmarkEnd w:id="220"/>
      <w:bookmarkEnd w:id="221"/>
    </w:p>
    <w:p w:rsidR="008A6D4A" w:rsidRPr="00892FB4" w:rsidRDefault="008A6D4A" w:rsidP="008A6D4A"/>
    <w:p w:rsidR="003446B6" w:rsidRPr="004D3578" w:rsidRDefault="008A6D4A" w:rsidP="003446B6">
      <w:pPr>
        <w:pStyle w:val="8"/>
      </w:pPr>
      <w:bookmarkStart w:id="222" w:name="historyclause"/>
      <w:r w:rsidRPr="004D3578">
        <w:br w:type="page"/>
      </w:r>
      <w:bookmarkStart w:id="223" w:name="_Toc2086459"/>
      <w:bookmarkStart w:id="224" w:name="_Toc72766497"/>
      <w:bookmarkStart w:id="225" w:name="_Toc72767064"/>
      <w:bookmarkEnd w:id="222"/>
      <w:r w:rsidR="003446B6" w:rsidRPr="004D3578">
        <w:lastRenderedPageBreak/>
        <w:t>Annex &lt;X&gt; (informative):</w:t>
      </w:r>
      <w:r w:rsidR="003446B6" w:rsidRPr="004D3578">
        <w:br/>
        <w:t>Change history</w:t>
      </w:r>
      <w:bookmarkEnd w:id="223"/>
      <w:bookmarkEnd w:id="224"/>
      <w:bookmarkEnd w:id="225"/>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5CB" w:rsidRDefault="002455CB">
      <w:r>
        <w:separator/>
      </w:r>
    </w:p>
  </w:endnote>
  <w:endnote w:type="continuationSeparator" w:id="0">
    <w:p w:rsidR="002455CB" w:rsidRDefault="002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4" w:rsidRDefault="00DC42A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5CB" w:rsidRDefault="002455CB">
      <w:r>
        <w:separator/>
      </w:r>
    </w:p>
  </w:footnote>
  <w:footnote w:type="continuationSeparator" w:id="0">
    <w:p w:rsidR="002455CB" w:rsidRDefault="00245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4" w:rsidRDefault="00DC42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C30">
      <w:rPr>
        <w:rFonts w:ascii="Arial" w:hAnsi="Arial" w:cs="Arial"/>
        <w:b/>
        <w:noProof/>
        <w:sz w:val="18"/>
        <w:szCs w:val="18"/>
      </w:rPr>
      <w:t>3GPP TS 29.def V0.0.0 (2021-05)</w:t>
    </w:r>
    <w:r>
      <w:rPr>
        <w:rFonts w:ascii="Arial" w:hAnsi="Arial" w:cs="Arial"/>
        <w:b/>
        <w:sz w:val="18"/>
        <w:szCs w:val="18"/>
      </w:rPr>
      <w:fldChar w:fldCharType="end"/>
    </w:r>
  </w:p>
  <w:p w:rsidR="00DC42A4" w:rsidRDefault="00DC42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DC42A4" w:rsidRDefault="00DC42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C30">
      <w:rPr>
        <w:rFonts w:ascii="Arial" w:hAnsi="Arial" w:cs="Arial"/>
        <w:b/>
        <w:noProof/>
        <w:sz w:val="18"/>
        <w:szCs w:val="18"/>
      </w:rPr>
      <w:t>Release 17</w:t>
    </w:r>
    <w:r>
      <w:rPr>
        <w:rFonts w:ascii="Arial" w:hAnsi="Arial" w:cs="Arial"/>
        <w:b/>
        <w:sz w:val="18"/>
        <w:szCs w:val="18"/>
      </w:rPr>
      <w:fldChar w:fldCharType="end"/>
    </w:r>
  </w:p>
  <w:p w:rsidR="00DC42A4" w:rsidRDefault="00DC42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2055F"/>
    <w:rsid w:val="00133525"/>
    <w:rsid w:val="00143712"/>
    <w:rsid w:val="0016361A"/>
    <w:rsid w:val="001A3614"/>
    <w:rsid w:val="001A4C42"/>
    <w:rsid w:val="001A5046"/>
    <w:rsid w:val="001A5EB3"/>
    <w:rsid w:val="001A7420"/>
    <w:rsid w:val="001B384E"/>
    <w:rsid w:val="001B6637"/>
    <w:rsid w:val="001C21C3"/>
    <w:rsid w:val="001D02C2"/>
    <w:rsid w:val="001F0C1D"/>
    <w:rsid w:val="001F1132"/>
    <w:rsid w:val="001F168B"/>
    <w:rsid w:val="001F2CDD"/>
    <w:rsid w:val="002347A2"/>
    <w:rsid w:val="002455CB"/>
    <w:rsid w:val="002675F0"/>
    <w:rsid w:val="002B6339"/>
    <w:rsid w:val="002C1103"/>
    <w:rsid w:val="002E00EE"/>
    <w:rsid w:val="003172DC"/>
    <w:rsid w:val="003446B6"/>
    <w:rsid w:val="0035445F"/>
    <w:rsid w:val="0035462D"/>
    <w:rsid w:val="003765B8"/>
    <w:rsid w:val="00382E38"/>
    <w:rsid w:val="003C3971"/>
    <w:rsid w:val="00423334"/>
    <w:rsid w:val="0043141E"/>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7712F"/>
    <w:rsid w:val="00684D8C"/>
    <w:rsid w:val="006857B7"/>
    <w:rsid w:val="0069233B"/>
    <w:rsid w:val="006A323F"/>
    <w:rsid w:val="006B30D0"/>
    <w:rsid w:val="006B7F94"/>
    <w:rsid w:val="006C20FE"/>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66957"/>
    <w:rsid w:val="008768CA"/>
    <w:rsid w:val="00886A82"/>
    <w:rsid w:val="00892FB4"/>
    <w:rsid w:val="008A6D4A"/>
    <w:rsid w:val="008C384C"/>
    <w:rsid w:val="0090271F"/>
    <w:rsid w:val="00902E23"/>
    <w:rsid w:val="009114D7"/>
    <w:rsid w:val="0091348E"/>
    <w:rsid w:val="0091477C"/>
    <w:rsid w:val="00917CCB"/>
    <w:rsid w:val="00942EC2"/>
    <w:rsid w:val="00993F07"/>
    <w:rsid w:val="009C70E7"/>
    <w:rsid w:val="009F37B7"/>
    <w:rsid w:val="009F627D"/>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2A4"/>
    <w:rsid w:val="00DC4DA2"/>
    <w:rsid w:val="00DD4C17"/>
    <w:rsid w:val="00DD74A5"/>
    <w:rsid w:val="00DF26B6"/>
    <w:rsid w:val="00DF2B1F"/>
    <w:rsid w:val="00DF62CD"/>
    <w:rsid w:val="00E105F0"/>
    <w:rsid w:val="00E16509"/>
    <w:rsid w:val="00E27121"/>
    <w:rsid w:val="00E44582"/>
    <w:rsid w:val="00E77645"/>
    <w:rsid w:val="00EA15B0"/>
    <w:rsid w:val="00EA5EA7"/>
    <w:rsid w:val="00EC4A25"/>
    <w:rsid w:val="00EE1E84"/>
    <w:rsid w:val="00EF485E"/>
    <w:rsid w:val="00F025A2"/>
    <w:rsid w:val="00F04712"/>
    <w:rsid w:val="00F13360"/>
    <w:rsid w:val="00F22EC7"/>
    <w:rsid w:val="00F31AA5"/>
    <w:rsid w:val="00F325C8"/>
    <w:rsid w:val="00F463F6"/>
    <w:rsid w:val="00F653B8"/>
    <w:rsid w:val="00F9008D"/>
    <w:rsid w:val="00FA1266"/>
    <w:rsid w:val="00FB7DBD"/>
    <w:rsid w:val="00FC1192"/>
    <w:rsid w:val="00FC5C77"/>
    <w:rsid w:val="00FD2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20837-6CC2-432C-9501-57B3F588A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6053</Words>
  <Characters>34507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Zhenning2</cp:lastModifiedBy>
  <cp:revision>4</cp:revision>
  <cp:lastPrinted>2019-02-25T14:05:00Z</cp:lastPrinted>
  <dcterms:created xsi:type="dcterms:W3CDTF">2021-05-24T08:40:00Z</dcterms:created>
  <dcterms:modified xsi:type="dcterms:W3CDTF">2021-05-27T12:41:00Z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